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254" w:type="dxa"/>
        <w:tblInd w:w="-601" w:type="dxa"/>
        <w:tblLayout w:type="fixed"/>
        <w:tblLook w:val="04A0"/>
      </w:tblPr>
      <w:tblGrid>
        <w:gridCol w:w="567"/>
        <w:gridCol w:w="1985"/>
        <w:gridCol w:w="2362"/>
        <w:gridCol w:w="1276"/>
        <w:gridCol w:w="1134"/>
        <w:gridCol w:w="776"/>
        <w:gridCol w:w="933"/>
        <w:gridCol w:w="1268"/>
        <w:gridCol w:w="710"/>
        <w:gridCol w:w="933"/>
        <w:gridCol w:w="1617"/>
        <w:gridCol w:w="1418"/>
        <w:gridCol w:w="1275"/>
      </w:tblGrid>
      <w:tr w:rsidR="003D0DF6" w:rsidTr="000D59D7">
        <w:trPr>
          <w:cantSplit/>
          <w:trHeight w:val="1124"/>
        </w:trPr>
        <w:tc>
          <w:tcPr>
            <w:tcW w:w="567" w:type="dxa"/>
            <w:vMerge w:val="restart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2362" w:type="dxa"/>
            <w:vMerge w:val="restart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119" w:type="dxa"/>
            <w:gridSpan w:val="4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911" w:type="dxa"/>
            <w:gridSpan w:val="3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617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C428D7" w:rsidRPr="00C428D7" w:rsidRDefault="00D6135C" w:rsidP="00D6135C">
            <w:pPr>
              <w:ind w:left="113" w:right="113"/>
              <w:jc w:val="center"/>
            </w:pPr>
            <w:r>
              <w:t>Сведения</w:t>
            </w:r>
            <w:r w:rsidR="00C428D7">
              <w:t xml:space="preserve"> об источниках получения средств, за счет которых совершена сделка</w:t>
            </w:r>
          </w:p>
        </w:tc>
      </w:tr>
      <w:tr w:rsidR="003D0DF6" w:rsidTr="000D59D7">
        <w:trPr>
          <w:cantSplit/>
          <w:trHeight w:val="1830"/>
        </w:trPr>
        <w:tc>
          <w:tcPr>
            <w:tcW w:w="567" w:type="dxa"/>
            <w:vMerge/>
          </w:tcPr>
          <w:p w:rsidR="00C428D7" w:rsidRDefault="00C428D7"/>
        </w:tc>
        <w:tc>
          <w:tcPr>
            <w:tcW w:w="1985" w:type="dxa"/>
            <w:vMerge/>
          </w:tcPr>
          <w:p w:rsidR="00C428D7" w:rsidRDefault="00C428D7"/>
        </w:tc>
        <w:tc>
          <w:tcPr>
            <w:tcW w:w="2362" w:type="dxa"/>
            <w:vMerge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276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(кв.м.)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268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  <w:r>
              <w:t xml:space="preserve"> </w:t>
            </w: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617" w:type="dxa"/>
            <w:vMerge/>
          </w:tcPr>
          <w:p w:rsidR="00C428D7" w:rsidRDefault="00C428D7"/>
        </w:tc>
        <w:tc>
          <w:tcPr>
            <w:tcW w:w="1418" w:type="dxa"/>
            <w:vMerge/>
          </w:tcPr>
          <w:p w:rsidR="00C428D7" w:rsidRDefault="00C428D7"/>
        </w:tc>
        <w:tc>
          <w:tcPr>
            <w:tcW w:w="1275" w:type="dxa"/>
            <w:vMerge/>
          </w:tcPr>
          <w:p w:rsidR="00C428D7" w:rsidRDefault="00C428D7"/>
        </w:tc>
      </w:tr>
      <w:tr w:rsidR="00F606B8" w:rsidTr="000D59D7">
        <w:tc>
          <w:tcPr>
            <w:tcW w:w="567" w:type="dxa"/>
            <w:vMerge w:val="restart"/>
          </w:tcPr>
          <w:p w:rsidR="00F606B8" w:rsidRDefault="00F606B8" w:rsidP="00F00016">
            <w:pPr>
              <w:jc w:val="right"/>
            </w:pPr>
            <w:r>
              <w:t>1</w:t>
            </w:r>
          </w:p>
        </w:tc>
        <w:tc>
          <w:tcPr>
            <w:tcW w:w="1985" w:type="dxa"/>
            <w:vMerge w:val="restart"/>
          </w:tcPr>
          <w:p w:rsidR="00F606B8" w:rsidRDefault="00F606B8" w:rsidP="00C217A3">
            <w:r>
              <w:t xml:space="preserve">Зуева </w:t>
            </w:r>
          </w:p>
          <w:p w:rsidR="00F606B8" w:rsidRDefault="00F606B8" w:rsidP="00C217A3">
            <w:r>
              <w:t>Людмила</w:t>
            </w:r>
          </w:p>
          <w:p w:rsidR="00F606B8" w:rsidRDefault="00F606B8" w:rsidP="00C217A3">
            <w:r>
              <w:t>Анатольевна</w:t>
            </w:r>
          </w:p>
        </w:tc>
        <w:tc>
          <w:tcPr>
            <w:tcW w:w="2362" w:type="dxa"/>
            <w:vMerge w:val="restart"/>
          </w:tcPr>
          <w:p w:rsidR="00F606B8" w:rsidRDefault="00F606B8" w:rsidP="006B0B6F">
            <w:r>
              <w:t>Директор Департамента финансов</w:t>
            </w:r>
          </w:p>
        </w:tc>
        <w:tc>
          <w:tcPr>
            <w:tcW w:w="1276" w:type="dxa"/>
            <w:vAlign w:val="center"/>
          </w:tcPr>
          <w:p w:rsidR="00F606B8" w:rsidRPr="00AF2BC3" w:rsidRDefault="00F606B8" w:rsidP="003C0AA1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F606B8" w:rsidRDefault="00E35DC4" w:rsidP="00881B39">
            <w:pPr>
              <w:jc w:val="center"/>
            </w:pPr>
            <w:r>
              <w:t xml:space="preserve">общая </w:t>
            </w:r>
            <w:r w:rsidR="00F606B8">
              <w:t>долевая</w:t>
            </w:r>
          </w:p>
          <w:p w:rsidR="00F606B8" w:rsidRDefault="00F606B8" w:rsidP="00881B39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F606B8" w:rsidRDefault="00F606B8" w:rsidP="002B69EE">
            <w:pPr>
              <w:jc w:val="center"/>
            </w:pPr>
            <w:r>
              <w:t>379</w:t>
            </w:r>
          </w:p>
        </w:tc>
        <w:tc>
          <w:tcPr>
            <w:tcW w:w="933" w:type="dxa"/>
            <w:vAlign w:val="center"/>
          </w:tcPr>
          <w:p w:rsidR="00F606B8" w:rsidRDefault="00F606B8" w:rsidP="002B69EE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F606B8" w:rsidRPr="0069655B" w:rsidRDefault="00F606B8" w:rsidP="002B69EE">
            <w:pPr>
              <w:jc w:val="center"/>
            </w:pPr>
            <w:r w:rsidRPr="0069655B"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F606B8" w:rsidRPr="00D61F83" w:rsidRDefault="006B6D62" w:rsidP="006B6D62">
            <w:pPr>
              <w:jc w:val="center"/>
            </w:pPr>
            <w:r w:rsidRPr="00A23408">
              <w:t>1086810</w:t>
            </w:r>
            <w:r w:rsidR="00026CC1" w:rsidRPr="00A23408">
              <w:t>,</w:t>
            </w:r>
            <w:r w:rsidRPr="00A23408">
              <w:t>70</w:t>
            </w:r>
          </w:p>
        </w:tc>
        <w:tc>
          <w:tcPr>
            <w:tcW w:w="1275" w:type="dxa"/>
            <w:vMerge w:val="restart"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  <w:r w:rsidRPr="00B502D4">
              <w:rPr>
                <w:i/>
              </w:rPr>
              <w:t>-</w:t>
            </w:r>
          </w:p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</w:tr>
      <w:tr w:rsidR="00F606B8" w:rsidTr="000D59D7">
        <w:tc>
          <w:tcPr>
            <w:tcW w:w="567" w:type="dxa"/>
            <w:vMerge/>
          </w:tcPr>
          <w:p w:rsidR="00F606B8" w:rsidRDefault="00F606B8"/>
        </w:tc>
        <w:tc>
          <w:tcPr>
            <w:tcW w:w="1985" w:type="dxa"/>
            <w:vMerge/>
          </w:tcPr>
          <w:p w:rsidR="00F606B8" w:rsidRDefault="00F606B8" w:rsidP="00C217A3"/>
        </w:tc>
        <w:tc>
          <w:tcPr>
            <w:tcW w:w="2362" w:type="dxa"/>
            <w:vMerge/>
          </w:tcPr>
          <w:p w:rsidR="00F606B8" w:rsidRDefault="00F606B8" w:rsidP="004905EE"/>
        </w:tc>
        <w:tc>
          <w:tcPr>
            <w:tcW w:w="1276" w:type="dxa"/>
            <w:vAlign w:val="center"/>
          </w:tcPr>
          <w:p w:rsidR="00F606B8" w:rsidRPr="00AF2BC3" w:rsidRDefault="00F606B8" w:rsidP="002B69EE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F606B8" w:rsidRDefault="00E35DC4" w:rsidP="000D59D7">
            <w:pPr>
              <w:jc w:val="center"/>
            </w:pPr>
            <w:r>
              <w:t xml:space="preserve">общая </w:t>
            </w:r>
            <w:r w:rsidR="00F606B8">
              <w:t>долевая</w:t>
            </w:r>
          </w:p>
          <w:p w:rsidR="00F606B8" w:rsidRDefault="00F606B8" w:rsidP="000D59D7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F606B8" w:rsidRDefault="00F606B8" w:rsidP="000D59D7">
            <w:pPr>
              <w:jc w:val="center"/>
            </w:pPr>
            <w:r>
              <w:t>64,5</w:t>
            </w:r>
          </w:p>
        </w:tc>
        <w:tc>
          <w:tcPr>
            <w:tcW w:w="933" w:type="dxa"/>
            <w:vAlign w:val="center"/>
          </w:tcPr>
          <w:p w:rsidR="00F606B8" w:rsidRDefault="00F606B8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  <w:tc>
          <w:tcPr>
            <w:tcW w:w="1418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  <w:tc>
          <w:tcPr>
            <w:tcW w:w="1275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</w:tr>
      <w:tr w:rsidR="00F606B8" w:rsidTr="000D59D7">
        <w:tc>
          <w:tcPr>
            <w:tcW w:w="567" w:type="dxa"/>
            <w:vMerge/>
          </w:tcPr>
          <w:p w:rsidR="00F606B8" w:rsidRDefault="00F606B8"/>
        </w:tc>
        <w:tc>
          <w:tcPr>
            <w:tcW w:w="1985" w:type="dxa"/>
            <w:vMerge/>
          </w:tcPr>
          <w:p w:rsidR="00F606B8" w:rsidRDefault="00F606B8" w:rsidP="00C217A3"/>
        </w:tc>
        <w:tc>
          <w:tcPr>
            <w:tcW w:w="2362" w:type="dxa"/>
            <w:vMerge/>
          </w:tcPr>
          <w:p w:rsidR="00F606B8" w:rsidRDefault="00F606B8" w:rsidP="004905EE"/>
        </w:tc>
        <w:tc>
          <w:tcPr>
            <w:tcW w:w="1276" w:type="dxa"/>
            <w:vAlign w:val="center"/>
          </w:tcPr>
          <w:p w:rsidR="00F606B8" w:rsidRDefault="00F606B8" w:rsidP="002B69EE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F606B8" w:rsidRDefault="00F606B8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F606B8" w:rsidRDefault="00F606B8" w:rsidP="000D59D7">
            <w:pPr>
              <w:jc w:val="center"/>
            </w:pPr>
            <w:r>
              <w:t>37,1</w:t>
            </w:r>
          </w:p>
        </w:tc>
        <w:tc>
          <w:tcPr>
            <w:tcW w:w="933" w:type="dxa"/>
            <w:vAlign w:val="center"/>
          </w:tcPr>
          <w:p w:rsidR="00F606B8" w:rsidRPr="000F5E30" w:rsidRDefault="00F606B8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F606B8" w:rsidRDefault="00F606B8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F606B8" w:rsidRDefault="00F606B8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F606B8" w:rsidRDefault="00F606B8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  <w:tc>
          <w:tcPr>
            <w:tcW w:w="1418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  <w:tc>
          <w:tcPr>
            <w:tcW w:w="1275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</w:tr>
      <w:tr w:rsidR="00862DFF" w:rsidTr="000D59D7">
        <w:tc>
          <w:tcPr>
            <w:tcW w:w="567" w:type="dxa"/>
            <w:vMerge/>
          </w:tcPr>
          <w:p w:rsidR="00862DFF" w:rsidRDefault="00862DFF"/>
        </w:tc>
        <w:tc>
          <w:tcPr>
            <w:tcW w:w="1985" w:type="dxa"/>
            <w:vMerge w:val="restart"/>
          </w:tcPr>
          <w:p w:rsidR="00862DFF" w:rsidRDefault="00862DFF" w:rsidP="00C217A3">
            <w:r>
              <w:t>супруг</w:t>
            </w:r>
          </w:p>
        </w:tc>
        <w:tc>
          <w:tcPr>
            <w:tcW w:w="2362" w:type="dxa"/>
            <w:vMerge w:val="restart"/>
          </w:tcPr>
          <w:p w:rsidR="00862DFF" w:rsidRDefault="00862DFF" w:rsidP="004905EE"/>
        </w:tc>
        <w:tc>
          <w:tcPr>
            <w:tcW w:w="1276" w:type="dxa"/>
            <w:vAlign w:val="center"/>
          </w:tcPr>
          <w:p w:rsidR="00862DFF" w:rsidRPr="00AF2BC3" w:rsidRDefault="00862DFF" w:rsidP="003C0AA1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862DFF" w:rsidRDefault="00E35DC4" w:rsidP="000D59D7">
            <w:pPr>
              <w:jc w:val="center"/>
            </w:pPr>
            <w:r>
              <w:t xml:space="preserve">общая </w:t>
            </w:r>
            <w:r w:rsidR="00862DFF">
              <w:t>долевая</w:t>
            </w:r>
          </w:p>
          <w:p w:rsidR="00862DFF" w:rsidRDefault="00862DFF" w:rsidP="000D59D7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862DFF" w:rsidRDefault="00862DFF" w:rsidP="000D59D7">
            <w:pPr>
              <w:jc w:val="center"/>
            </w:pPr>
            <w:r>
              <w:t>379</w:t>
            </w:r>
          </w:p>
        </w:tc>
        <w:tc>
          <w:tcPr>
            <w:tcW w:w="933" w:type="dxa"/>
            <w:vAlign w:val="center"/>
          </w:tcPr>
          <w:p w:rsidR="00862DFF" w:rsidRDefault="00862DF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862DFF" w:rsidRDefault="00862DFF" w:rsidP="003C0AA1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Lada</w:t>
            </w:r>
            <w:r>
              <w:t xml:space="preserve"> 219170 </w:t>
            </w:r>
            <w:r>
              <w:rPr>
                <w:lang w:val="en-US"/>
              </w:rPr>
              <w:t>Lada Granta</w:t>
            </w:r>
            <w: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862DFF" w:rsidRDefault="00026CC1" w:rsidP="006B6D62">
            <w:pPr>
              <w:jc w:val="center"/>
            </w:pPr>
            <w:r w:rsidRPr="00A23408">
              <w:t>2</w:t>
            </w:r>
            <w:r w:rsidR="006B6D62" w:rsidRPr="00A23408">
              <w:t>45746</w:t>
            </w:r>
            <w:r w:rsidRPr="00A23408">
              <w:t>,</w:t>
            </w:r>
            <w:r w:rsidR="006B6D62" w:rsidRPr="00A23408">
              <w:t>1</w:t>
            </w:r>
            <w:r w:rsidRPr="00A23408">
              <w:t>1</w:t>
            </w:r>
          </w:p>
        </w:tc>
        <w:tc>
          <w:tcPr>
            <w:tcW w:w="1275" w:type="dxa"/>
            <w:vMerge w:val="restart"/>
            <w:vAlign w:val="center"/>
          </w:tcPr>
          <w:p w:rsidR="00862DFF" w:rsidRDefault="00862DFF" w:rsidP="002B69EE">
            <w:pPr>
              <w:jc w:val="center"/>
            </w:pPr>
            <w:r>
              <w:t>-</w:t>
            </w:r>
          </w:p>
        </w:tc>
      </w:tr>
      <w:tr w:rsidR="00862DFF" w:rsidTr="000D59D7">
        <w:tc>
          <w:tcPr>
            <w:tcW w:w="567" w:type="dxa"/>
            <w:vMerge/>
          </w:tcPr>
          <w:p w:rsidR="00862DFF" w:rsidRDefault="00862DFF"/>
        </w:tc>
        <w:tc>
          <w:tcPr>
            <w:tcW w:w="1985" w:type="dxa"/>
            <w:vMerge/>
          </w:tcPr>
          <w:p w:rsidR="00862DFF" w:rsidRDefault="00862DFF" w:rsidP="00C217A3"/>
        </w:tc>
        <w:tc>
          <w:tcPr>
            <w:tcW w:w="2362" w:type="dxa"/>
            <w:vMerge/>
          </w:tcPr>
          <w:p w:rsidR="00862DFF" w:rsidRDefault="00862DFF" w:rsidP="004905EE"/>
        </w:tc>
        <w:tc>
          <w:tcPr>
            <w:tcW w:w="1276" w:type="dxa"/>
            <w:vAlign w:val="center"/>
          </w:tcPr>
          <w:p w:rsidR="00862DFF" w:rsidRPr="00AF2BC3" w:rsidRDefault="00862DFF" w:rsidP="000D59D7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862DFF" w:rsidRDefault="00E35DC4" w:rsidP="000D59D7">
            <w:pPr>
              <w:jc w:val="center"/>
            </w:pPr>
            <w:r>
              <w:t xml:space="preserve">общая </w:t>
            </w:r>
            <w:r w:rsidR="00862DFF">
              <w:t>долевая</w:t>
            </w:r>
          </w:p>
          <w:p w:rsidR="00862DFF" w:rsidRDefault="00862DFF" w:rsidP="000D59D7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862DFF" w:rsidRDefault="00862DFF" w:rsidP="000D59D7">
            <w:pPr>
              <w:jc w:val="center"/>
            </w:pPr>
            <w:r>
              <w:t>64,5</w:t>
            </w:r>
          </w:p>
        </w:tc>
        <w:tc>
          <w:tcPr>
            <w:tcW w:w="933" w:type="dxa"/>
            <w:vAlign w:val="center"/>
          </w:tcPr>
          <w:p w:rsidR="00862DFF" w:rsidRDefault="00862DF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</w:tr>
      <w:tr w:rsidR="00862DFF" w:rsidTr="000D59D7">
        <w:tc>
          <w:tcPr>
            <w:tcW w:w="567" w:type="dxa"/>
            <w:vMerge/>
          </w:tcPr>
          <w:p w:rsidR="00862DFF" w:rsidRDefault="00862DFF"/>
        </w:tc>
        <w:tc>
          <w:tcPr>
            <w:tcW w:w="1985" w:type="dxa"/>
            <w:vMerge/>
          </w:tcPr>
          <w:p w:rsidR="00862DFF" w:rsidRDefault="00862DFF" w:rsidP="00C217A3"/>
        </w:tc>
        <w:tc>
          <w:tcPr>
            <w:tcW w:w="2362" w:type="dxa"/>
            <w:vMerge/>
          </w:tcPr>
          <w:p w:rsidR="00862DFF" w:rsidRDefault="00862DFF" w:rsidP="004905EE"/>
        </w:tc>
        <w:tc>
          <w:tcPr>
            <w:tcW w:w="1276" w:type="dxa"/>
            <w:vAlign w:val="center"/>
          </w:tcPr>
          <w:p w:rsidR="00862DFF" w:rsidRDefault="00862DFF" w:rsidP="000D59D7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862DFF" w:rsidRDefault="00862DF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862DFF" w:rsidRDefault="00862DFF" w:rsidP="000D59D7">
            <w:pPr>
              <w:jc w:val="center"/>
            </w:pPr>
            <w:r>
              <w:t>20,5</w:t>
            </w:r>
          </w:p>
        </w:tc>
        <w:tc>
          <w:tcPr>
            <w:tcW w:w="933" w:type="dxa"/>
            <w:vAlign w:val="center"/>
          </w:tcPr>
          <w:p w:rsidR="00862DFF" w:rsidRPr="000F5E30" w:rsidRDefault="00862DFF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862DFF" w:rsidRDefault="00862DFF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862DFF" w:rsidRDefault="00862DFF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862DFF" w:rsidRDefault="00862DFF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</w:tr>
      <w:tr w:rsidR="006F62DF" w:rsidTr="000D59D7">
        <w:tc>
          <w:tcPr>
            <w:tcW w:w="567" w:type="dxa"/>
            <w:vMerge w:val="restart"/>
          </w:tcPr>
          <w:p w:rsidR="006F62DF" w:rsidRDefault="006F62DF" w:rsidP="0081407A">
            <w:pPr>
              <w:jc w:val="right"/>
            </w:pPr>
            <w:r>
              <w:t>2</w:t>
            </w:r>
          </w:p>
        </w:tc>
        <w:tc>
          <w:tcPr>
            <w:tcW w:w="1985" w:type="dxa"/>
          </w:tcPr>
          <w:p w:rsidR="006F62DF" w:rsidRDefault="006F62DF" w:rsidP="00FF0B1A">
            <w:r>
              <w:t>Васильев Сергей Александрович</w:t>
            </w:r>
          </w:p>
        </w:tc>
        <w:tc>
          <w:tcPr>
            <w:tcW w:w="2362" w:type="dxa"/>
          </w:tcPr>
          <w:p w:rsidR="006F62DF" w:rsidRDefault="006F62DF" w:rsidP="00FF0B1A">
            <w:r>
              <w:t>Заместитель директора Департамента финансов</w:t>
            </w:r>
          </w:p>
        </w:tc>
        <w:tc>
          <w:tcPr>
            <w:tcW w:w="1276" w:type="dxa"/>
            <w:vAlign w:val="center"/>
          </w:tcPr>
          <w:p w:rsidR="006F62DF" w:rsidRDefault="006F62DF" w:rsidP="00FF0B1A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FF0B1A">
            <w:pPr>
              <w:jc w:val="center"/>
            </w:pPr>
            <w:r>
              <w:t>общая долевая</w:t>
            </w:r>
          </w:p>
          <w:p w:rsidR="006F62DF" w:rsidRDefault="006F62DF" w:rsidP="00FF0B1A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6F62DF" w:rsidRDefault="006F62DF" w:rsidP="00FF0B1A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6F62DF" w:rsidRDefault="006F62DF" w:rsidP="00FF0B1A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6F62DF" w:rsidRDefault="006F62DF" w:rsidP="00FF0B1A">
            <w:pPr>
              <w:jc w:val="center"/>
            </w:pPr>
            <w:r>
              <w:t>Автомобиль «КИА РИО 3»</w:t>
            </w:r>
          </w:p>
        </w:tc>
        <w:tc>
          <w:tcPr>
            <w:tcW w:w="1418" w:type="dxa"/>
            <w:vAlign w:val="center"/>
          </w:tcPr>
          <w:p w:rsidR="006F62DF" w:rsidRDefault="00026CC1" w:rsidP="001B690E">
            <w:pPr>
              <w:jc w:val="center"/>
            </w:pPr>
            <w:r w:rsidRPr="00F42BDB">
              <w:t>77</w:t>
            </w:r>
            <w:r w:rsidR="001B690E" w:rsidRPr="00F42BDB">
              <w:t>9985</w:t>
            </w:r>
            <w:r w:rsidRPr="00F42BDB">
              <w:t>,</w:t>
            </w:r>
            <w:r w:rsidR="009D50A4" w:rsidRPr="00F42BDB">
              <w:t>3</w:t>
            </w:r>
            <w:r w:rsidR="001B690E" w:rsidRPr="00F42BDB">
              <w:t>1</w:t>
            </w:r>
          </w:p>
        </w:tc>
        <w:tc>
          <w:tcPr>
            <w:tcW w:w="1275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 w:rsidP="0081407A">
            <w:pPr>
              <w:jc w:val="right"/>
            </w:pPr>
          </w:p>
        </w:tc>
        <w:tc>
          <w:tcPr>
            <w:tcW w:w="1985" w:type="dxa"/>
          </w:tcPr>
          <w:p w:rsidR="006F62DF" w:rsidRDefault="006F62DF" w:rsidP="00FF0B1A">
            <w:r>
              <w:t>супруга</w:t>
            </w:r>
          </w:p>
        </w:tc>
        <w:tc>
          <w:tcPr>
            <w:tcW w:w="2362" w:type="dxa"/>
          </w:tcPr>
          <w:p w:rsidR="006F62DF" w:rsidRDefault="006F62DF" w:rsidP="00FF0B1A"/>
        </w:tc>
        <w:tc>
          <w:tcPr>
            <w:tcW w:w="1276" w:type="dxa"/>
            <w:vAlign w:val="center"/>
          </w:tcPr>
          <w:p w:rsidR="006F62DF" w:rsidRDefault="00E92582" w:rsidP="00FF0B1A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FF0B1A">
            <w:pPr>
              <w:jc w:val="center"/>
            </w:pPr>
            <w:r>
              <w:t>общая долевая</w:t>
            </w:r>
          </w:p>
          <w:p w:rsidR="006F62DF" w:rsidRDefault="006F62DF" w:rsidP="00FF0B1A">
            <w:pPr>
              <w:jc w:val="center"/>
            </w:pPr>
            <w:r>
              <w:lastRenderedPageBreak/>
              <w:t>(1/4)</w:t>
            </w:r>
          </w:p>
        </w:tc>
        <w:tc>
          <w:tcPr>
            <w:tcW w:w="776" w:type="dxa"/>
            <w:vAlign w:val="center"/>
          </w:tcPr>
          <w:p w:rsidR="006F62DF" w:rsidRDefault="006F62DF" w:rsidP="00FF0B1A">
            <w:pPr>
              <w:jc w:val="center"/>
            </w:pPr>
            <w:r>
              <w:lastRenderedPageBreak/>
              <w:t>65,0</w:t>
            </w:r>
          </w:p>
        </w:tc>
        <w:tc>
          <w:tcPr>
            <w:tcW w:w="933" w:type="dxa"/>
            <w:vAlign w:val="center"/>
          </w:tcPr>
          <w:p w:rsidR="006F62DF" w:rsidRDefault="006F62DF" w:rsidP="00FF0B1A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6F62DF" w:rsidRDefault="006F62DF" w:rsidP="00FF0B1A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6F62DF" w:rsidRDefault="001B690E" w:rsidP="001B690E">
            <w:pPr>
              <w:jc w:val="center"/>
            </w:pPr>
            <w:r w:rsidRPr="00F42BDB">
              <w:t>979275</w:t>
            </w:r>
            <w:r w:rsidR="00DD4B13" w:rsidRPr="00F42BDB">
              <w:t>,</w:t>
            </w:r>
            <w:r w:rsidRPr="00F42BDB">
              <w:t>15</w:t>
            </w:r>
          </w:p>
        </w:tc>
        <w:tc>
          <w:tcPr>
            <w:tcW w:w="1275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 w:rsidP="0081407A">
            <w:pPr>
              <w:jc w:val="right"/>
            </w:pPr>
          </w:p>
        </w:tc>
        <w:tc>
          <w:tcPr>
            <w:tcW w:w="1985" w:type="dxa"/>
          </w:tcPr>
          <w:p w:rsidR="006F62DF" w:rsidRDefault="006F62DF" w:rsidP="00FF0B1A">
            <w:r>
              <w:t>несовершеннолетний ребенок</w:t>
            </w:r>
          </w:p>
        </w:tc>
        <w:tc>
          <w:tcPr>
            <w:tcW w:w="2362" w:type="dxa"/>
          </w:tcPr>
          <w:p w:rsidR="006F62DF" w:rsidRDefault="006F62DF" w:rsidP="00FF0B1A"/>
        </w:tc>
        <w:tc>
          <w:tcPr>
            <w:tcW w:w="1276" w:type="dxa"/>
            <w:vAlign w:val="center"/>
          </w:tcPr>
          <w:p w:rsidR="006F62DF" w:rsidRDefault="00E92582" w:rsidP="00FF0B1A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FF0B1A">
            <w:pPr>
              <w:jc w:val="center"/>
            </w:pPr>
            <w:r>
              <w:t>общая долевая</w:t>
            </w:r>
          </w:p>
          <w:p w:rsidR="006F62DF" w:rsidRDefault="006F62DF" w:rsidP="00FF0B1A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6F62DF" w:rsidRDefault="006F62DF" w:rsidP="00FF0B1A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6F62DF" w:rsidRDefault="006F62DF" w:rsidP="00FF0B1A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6F62DF" w:rsidRDefault="006F62DF" w:rsidP="00FF0B1A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6F62DF" w:rsidRDefault="006F62DF" w:rsidP="00FF0B1A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6F62DF" w:rsidRDefault="006F62DF" w:rsidP="00FF0B1A">
            <w:pPr>
              <w:jc w:val="center"/>
            </w:pPr>
            <w:r>
              <w:t>-</w:t>
            </w:r>
          </w:p>
        </w:tc>
      </w:tr>
      <w:tr w:rsidR="006F62DF" w:rsidTr="000D59D7">
        <w:tc>
          <w:tcPr>
            <w:tcW w:w="567" w:type="dxa"/>
          </w:tcPr>
          <w:p w:rsidR="006F62DF" w:rsidRDefault="00E92582" w:rsidP="0081407A">
            <w:pPr>
              <w:jc w:val="right"/>
            </w:pPr>
            <w:r>
              <w:t>3</w:t>
            </w:r>
          </w:p>
        </w:tc>
        <w:tc>
          <w:tcPr>
            <w:tcW w:w="1985" w:type="dxa"/>
          </w:tcPr>
          <w:p w:rsidR="006F62DF" w:rsidRDefault="00E92582" w:rsidP="00C217A3">
            <w:r>
              <w:t>Зубкова</w:t>
            </w:r>
          </w:p>
          <w:p w:rsidR="00E92582" w:rsidRDefault="00E92582" w:rsidP="00C217A3">
            <w:r>
              <w:t>Юлия</w:t>
            </w:r>
          </w:p>
          <w:p w:rsidR="00E92582" w:rsidRDefault="00E92582" w:rsidP="00C217A3">
            <w:r>
              <w:t>Васильевна</w:t>
            </w:r>
          </w:p>
        </w:tc>
        <w:tc>
          <w:tcPr>
            <w:tcW w:w="2362" w:type="dxa"/>
          </w:tcPr>
          <w:p w:rsidR="00FF0B1A" w:rsidRDefault="00E92582" w:rsidP="004905EE">
            <w:r>
              <w:t>Начальник отдела планирования и анализа доходов</w:t>
            </w:r>
          </w:p>
        </w:tc>
        <w:tc>
          <w:tcPr>
            <w:tcW w:w="1276" w:type="dxa"/>
            <w:vAlign w:val="center"/>
          </w:tcPr>
          <w:p w:rsidR="006F62DF" w:rsidRDefault="00FF0B1A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6F62DF" w:rsidRDefault="006F62DF" w:rsidP="00163355">
            <w:pPr>
              <w:jc w:val="center"/>
            </w:pP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933" w:type="dxa"/>
            <w:vAlign w:val="center"/>
          </w:tcPr>
          <w:p w:rsidR="006F62DF" w:rsidRPr="000F5E30" w:rsidRDefault="006F62DF" w:rsidP="000D59D7">
            <w:pPr>
              <w:jc w:val="center"/>
            </w:pPr>
          </w:p>
        </w:tc>
        <w:tc>
          <w:tcPr>
            <w:tcW w:w="1268" w:type="dxa"/>
            <w:vAlign w:val="center"/>
          </w:tcPr>
          <w:p w:rsidR="006F62DF" w:rsidRDefault="00FF0B1A" w:rsidP="0072383B">
            <w:pPr>
              <w:jc w:val="center"/>
            </w:pPr>
            <w:r>
              <w:t>квартира</w:t>
            </w:r>
          </w:p>
        </w:tc>
        <w:tc>
          <w:tcPr>
            <w:tcW w:w="710" w:type="dxa"/>
            <w:vAlign w:val="center"/>
          </w:tcPr>
          <w:p w:rsidR="006F62DF" w:rsidRDefault="00FF0B1A" w:rsidP="0072383B">
            <w:pPr>
              <w:jc w:val="center"/>
            </w:pPr>
            <w:r>
              <w:t>31,5</w:t>
            </w:r>
          </w:p>
        </w:tc>
        <w:tc>
          <w:tcPr>
            <w:tcW w:w="933" w:type="dxa"/>
            <w:vAlign w:val="center"/>
          </w:tcPr>
          <w:p w:rsidR="006F62DF" w:rsidRDefault="00FF0B1A" w:rsidP="0072383B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6F62DF" w:rsidRDefault="00FF0B1A" w:rsidP="002B69EE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6F62DF" w:rsidRDefault="00F27F1A" w:rsidP="00F27F1A">
            <w:pPr>
              <w:jc w:val="center"/>
            </w:pPr>
            <w:r w:rsidRPr="00062617">
              <w:t>599230</w:t>
            </w:r>
            <w:r w:rsidR="00432052" w:rsidRPr="00062617">
              <w:t>,</w:t>
            </w:r>
            <w:r w:rsidRPr="00062617">
              <w:t>9</w:t>
            </w:r>
            <w:r w:rsidR="00432052" w:rsidRPr="00062617">
              <w:t>3</w:t>
            </w:r>
          </w:p>
        </w:tc>
        <w:tc>
          <w:tcPr>
            <w:tcW w:w="1275" w:type="dxa"/>
            <w:vAlign w:val="center"/>
          </w:tcPr>
          <w:p w:rsidR="006F62DF" w:rsidRDefault="00FF0B1A" w:rsidP="00E66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FF0B1A" w:rsidRDefault="00FF0B1A" w:rsidP="00E6638B">
            <w:pPr>
              <w:jc w:val="center"/>
              <w:rPr>
                <w:sz w:val="20"/>
                <w:szCs w:val="20"/>
              </w:rPr>
            </w:pPr>
          </w:p>
        </w:tc>
      </w:tr>
      <w:tr w:rsidR="006F62DF" w:rsidTr="000D59D7">
        <w:tc>
          <w:tcPr>
            <w:tcW w:w="567" w:type="dxa"/>
            <w:vMerge w:val="restart"/>
          </w:tcPr>
          <w:p w:rsidR="006F62DF" w:rsidRDefault="00FF0B1A" w:rsidP="0081407A">
            <w:pPr>
              <w:jc w:val="right"/>
            </w:pPr>
            <w:r>
              <w:t>4</w:t>
            </w:r>
          </w:p>
        </w:tc>
        <w:tc>
          <w:tcPr>
            <w:tcW w:w="1985" w:type="dxa"/>
            <w:vMerge w:val="restart"/>
          </w:tcPr>
          <w:p w:rsidR="006F62DF" w:rsidRDefault="006F62DF" w:rsidP="00C217A3">
            <w:r>
              <w:t>Петранова</w:t>
            </w:r>
          </w:p>
          <w:p w:rsidR="006F62DF" w:rsidRDefault="006F62DF" w:rsidP="00C217A3">
            <w:r>
              <w:t>Валентина</w:t>
            </w:r>
          </w:p>
          <w:p w:rsidR="006F62DF" w:rsidRDefault="006F62DF" w:rsidP="00C217A3">
            <w:r>
              <w:t>Анатольевна</w:t>
            </w:r>
          </w:p>
        </w:tc>
        <w:tc>
          <w:tcPr>
            <w:tcW w:w="2362" w:type="dxa"/>
            <w:vMerge w:val="restart"/>
          </w:tcPr>
          <w:p w:rsidR="006F62DF" w:rsidRDefault="00F83202" w:rsidP="004905EE">
            <w:r>
              <w:t>З</w:t>
            </w:r>
            <w:r w:rsidR="006F62DF">
              <w:t>аместитель начальника отдела планирования и анализа доходов</w:t>
            </w:r>
          </w:p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16335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56,3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 w:val="restart"/>
            <w:vAlign w:val="center"/>
          </w:tcPr>
          <w:p w:rsidR="006F62DF" w:rsidRDefault="006F62DF" w:rsidP="0072383B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6F62DF" w:rsidRDefault="006F62DF" w:rsidP="0072383B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6F62DF" w:rsidRDefault="006F62DF" w:rsidP="0072383B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6F62DF" w:rsidRDefault="006F62DF" w:rsidP="002B69EE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Merge w:val="restart"/>
            <w:vAlign w:val="center"/>
          </w:tcPr>
          <w:p w:rsidR="006F62DF" w:rsidRDefault="00F27F1A" w:rsidP="006B0B6F">
            <w:pPr>
              <w:jc w:val="center"/>
            </w:pPr>
            <w:r w:rsidRPr="00F42BDB">
              <w:t>674345,57</w:t>
            </w:r>
          </w:p>
        </w:tc>
        <w:tc>
          <w:tcPr>
            <w:tcW w:w="1275" w:type="dxa"/>
            <w:vMerge w:val="restart"/>
            <w:vAlign w:val="center"/>
          </w:tcPr>
          <w:p w:rsidR="006F62DF" w:rsidRPr="00A64F29" w:rsidRDefault="006F62DF" w:rsidP="00E66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  <w:vMerge/>
          </w:tcPr>
          <w:p w:rsidR="006F62DF" w:rsidRDefault="006F62DF" w:rsidP="00C217A3"/>
        </w:tc>
        <w:tc>
          <w:tcPr>
            <w:tcW w:w="2362" w:type="dxa"/>
            <w:vMerge/>
          </w:tcPr>
          <w:p w:rsidR="006F62DF" w:rsidRDefault="006F62DF" w:rsidP="004905EE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0D59D7">
            <w:pPr>
              <w:jc w:val="center"/>
            </w:pPr>
            <w:r>
              <w:t>35,9</w:t>
            </w:r>
          </w:p>
        </w:tc>
        <w:tc>
          <w:tcPr>
            <w:tcW w:w="933" w:type="dxa"/>
            <w:vAlign w:val="center"/>
          </w:tcPr>
          <w:p w:rsidR="006F62DF" w:rsidRDefault="006F62D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6F62DF" w:rsidRDefault="006F62DF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6F62DF" w:rsidRPr="000F5E30" w:rsidRDefault="006F62DF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F62DF" w:rsidRPr="00163355" w:rsidRDefault="006F62DF" w:rsidP="008E7021">
            <w:pPr>
              <w:rPr>
                <w:highlight w:val="yellow"/>
              </w:rPr>
            </w:pP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  <w:vMerge/>
          </w:tcPr>
          <w:p w:rsidR="006F62DF" w:rsidRDefault="006F62DF" w:rsidP="00C217A3"/>
        </w:tc>
        <w:tc>
          <w:tcPr>
            <w:tcW w:w="2362" w:type="dxa"/>
            <w:vMerge/>
          </w:tcPr>
          <w:p w:rsidR="006F62DF" w:rsidRDefault="006F62DF" w:rsidP="004905EE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72383B">
            <w:pPr>
              <w:jc w:val="center"/>
            </w:pPr>
            <w:r>
              <w:t>37</w:t>
            </w:r>
            <w:r w:rsidR="00C505BD">
              <w:t>,0</w:t>
            </w:r>
          </w:p>
        </w:tc>
        <w:tc>
          <w:tcPr>
            <w:tcW w:w="933" w:type="dxa"/>
            <w:vAlign w:val="center"/>
          </w:tcPr>
          <w:p w:rsidR="006F62DF" w:rsidRPr="000F5E30" w:rsidRDefault="006F62DF" w:rsidP="0072383B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6F62DF" w:rsidRPr="00AF2BC3" w:rsidRDefault="006F62DF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F62DF" w:rsidRPr="00163355" w:rsidRDefault="006F62DF" w:rsidP="002B69EE">
            <w:pPr>
              <w:jc w:val="center"/>
              <w:rPr>
                <w:highlight w:val="yellow"/>
              </w:rPr>
            </w:pPr>
          </w:p>
        </w:tc>
      </w:tr>
      <w:tr w:rsidR="006F62DF" w:rsidTr="000D59D7">
        <w:tc>
          <w:tcPr>
            <w:tcW w:w="567" w:type="dxa"/>
            <w:vMerge/>
          </w:tcPr>
          <w:p w:rsidR="006F62DF" w:rsidRDefault="006F62DF"/>
        </w:tc>
        <w:tc>
          <w:tcPr>
            <w:tcW w:w="1985" w:type="dxa"/>
            <w:vMerge/>
          </w:tcPr>
          <w:p w:rsidR="006F62DF" w:rsidRDefault="006F62DF" w:rsidP="00C217A3"/>
        </w:tc>
        <w:tc>
          <w:tcPr>
            <w:tcW w:w="2362" w:type="dxa"/>
            <w:vMerge/>
          </w:tcPr>
          <w:p w:rsidR="006F62DF" w:rsidRDefault="006F62DF" w:rsidP="004905EE"/>
        </w:tc>
        <w:tc>
          <w:tcPr>
            <w:tcW w:w="1276" w:type="dxa"/>
            <w:vAlign w:val="center"/>
          </w:tcPr>
          <w:p w:rsidR="006F62DF" w:rsidRDefault="006F62DF" w:rsidP="000D59D7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6F62DF" w:rsidRDefault="006F62DF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6F62DF" w:rsidRDefault="006F62DF" w:rsidP="0072383B">
            <w:pPr>
              <w:jc w:val="center"/>
            </w:pPr>
            <w:r>
              <w:t>28,9</w:t>
            </w:r>
          </w:p>
        </w:tc>
        <w:tc>
          <w:tcPr>
            <w:tcW w:w="933" w:type="dxa"/>
            <w:vAlign w:val="center"/>
          </w:tcPr>
          <w:p w:rsidR="006F62DF" w:rsidRPr="000F5E30" w:rsidRDefault="006F62DF" w:rsidP="0072383B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6F62DF" w:rsidRPr="00AF2BC3" w:rsidRDefault="006F62DF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6F62DF" w:rsidRDefault="006F62DF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6F62DF" w:rsidRDefault="006F62D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F62DF" w:rsidRPr="00163355" w:rsidRDefault="006F62DF" w:rsidP="002B69EE">
            <w:pPr>
              <w:jc w:val="center"/>
              <w:rPr>
                <w:highlight w:val="yellow"/>
              </w:rPr>
            </w:pPr>
          </w:p>
        </w:tc>
      </w:tr>
      <w:tr w:rsidR="002B1999" w:rsidTr="000D59D7">
        <w:tc>
          <w:tcPr>
            <w:tcW w:w="567" w:type="dxa"/>
            <w:vMerge/>
          </w:tcPr>
          <w:p w:rsidR="002B1999" w:rsidRDefault="002B1999"/>
        </w:tc>
        <w:tc>
          <w:tcPr>
            <w:tcW w:w="1985" w:type="dxa"/>
            <w:vMerge w:val="restart"/>
          </w:tcPr>
          <w:p w:rsidR="002B1999" w:rsidRDefault="002B1999" w:rsidP="00C217A3">
            <w:r>
              <w:t>супруг</w:t>
            </w:r>
          </w:p>
        </w:tc>
        <w:tc>
          <w:tcPr>
            <w:tcW w:w="2362" w:type="dxa"/>
            <w:vMerge w:val="restart"/>
          </w:tcPr>
          <w:p w:rsidR="002B1999" w:rsidRDefault="002B1999" w:rsidP="004905EE"/>
        </w:tc>
        <w:tc>
          <w:tcPr>
            <w:tcW w:w="1276" w:type="dxa"/>
            <w:vAlign w:val="center"/>
          </w:tcPr>
          <w:p w:rsidR="002B1999" w:rsidRDefault="002B1999" w:rsidP="000D59D7">
            <w:pPr>
              <w:jc w:val="center"/>
            </w:pPr>
            <w:r>
              <w:t>земельный дачный участок</w:t>
            </w:r>
          </w:p>
        </w:tc>
        <w:tc>
          <w:tcPr>
            <w:tcW w:w="1134" w:type="dxa"/>
            <w:vAlign w:val="center"/>
          </w:tcPr>
          <w:p w:rsidR="002B1999" w:rsidRDefault="002B1999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B1999" w:rsidRDefault="002B1999" w:rsidP="0072383B">
            <w:pPr>
              <w:jc w:val="center"/>
            </w:pPr>
            <w:r>
              <w:t>900</w:t>
            </w:r>
          </w:p>
        </w:tc>
        <w:tc>
          <w:tcPr>
            <w:tcW w:w="933" w:type="dxa"/>
            <w:vAlign w:val="center"/>
          </w:tcPr>
          <w:p w:rsidR="002B1999" w:rsidRDefault="002B1999" w:rsidP="0072383B">
            <w:pPr>
              <w:jc w:val="center"/>
            </w:pPr>
            <w:r>
              <w:t>Россия</w:t>
            </w:r>
          </w:p>
          <w:p w:rsidR="002B1999" w:rsidRDefault="002B1999" w:rsidP="0072383B">
            <w:pPr>
              <w:jc w:val="center"/>
            </w:pPr>
          </w:p>
        </w:tc>
        <w:tc>
          <w:tcPr>
            <w:tcW w:w="1268" w:type="dxa"/>
            <w:vMerge w:val="restart"/>
            <w:vAlign w:val="center"/>
          </w:tcPr>
          <w:p w:rsidR="002B1999" w:rsidRDefault="002B1999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2B1999" w:rsidRDefault="002B1999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2B1999" w:rsidRDefault="002B1999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2B1999" w:rsidRPr="00506A15" w:rsidRDefault="002B1999" w:rsidP="002B69EE">
            <w:pPr>
              <w:jc w:val="center"/>
              <w:rPr>
                <w:lang w:val="en-US"/>
              </w:rPr>
            </w:pPr>
            <w:r>
              <w:t xml:space="preserve">Автомобиль РЕНО </w:t>
            </w:r>
            <w:r>
              <w:rPr>
                <w:lang w:val="en-US"/>
              </w:rPr>
              <w:t>DUSTER</w:t>
            </w:r>
          </w:p>
          <w:p w:rsidR="002B1999" w:rsidRPr="00506A15" w:rsidRDefault="002B1999" w:rsidP="00E6638B">
            <w:pPr>
              <w:rPr>
                <w:lang w:val="en-US"/>
              </w:rPr>
            </w:pPr>
            <w: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2B1999" w:rsidRDefault="00F27F1A" w:rsidP="00FF0B1A">
            <w:pPr>
              <w:jc w:val="center"/>
            </w:pPr>
            <w:r w:rsidRPr="00F42BDB">
              <w:t>667555,85</w:t>
            </w:r>
          </w:p>
        </w:tc>
        <w:tc>
          <w:tcPr>
            <w:tcW w:w="1275" w:type="dxa"/>
            <w:vMerge w:val="restart"/>
            <w:vAlign w:val="center"/>
          </w:tcPr>
          <w:p w:rsidR="002B1999" w:rsidRPr="00163355" w:rsidRDefault="002B1999" w:rsidP="002B69EE">
            <w:pPr>
              <w:jc w:val="center"/>
              <w:rPr>
                <w:highlight w:val="yellow"/>
              </w:rPr>
            </w:pPr>
            <w:r w:rsidRPr="00A534E5">
              <w:t>-</w:t>
            </w:r>
          </w:p>
        </w:tc>
      </w:tr>
      <w:tr w:rsidR="002B1999" w:rsidTr="000D59D7">
        <w:tc>
          <w:tcPr>
            <w:tcW w:w="567" w:type="dxa"/>
            <w:vMerge/>
          </w:tcPr>
          <w:p w:rsidR="002B1999" w:rsidRDefault="002B1999"/>
        </w:tc>
        <w:tc>
          <w:tcPr>
            <w:tcW w:w="1985" w:type="dxa"/>
            <w:vMerge/>
          </w:tcPr>
          <w:p w:rsidR="002B1999" w:rsidRDefault="002B1999" w:rsidP="00C217A3"/>
        </w:tc>
        <w:tc>
          <w:tcPr>
            <w:tcW w:w="2362" w:type="dxa"/>
            <w:vMerge/>
          </w:tcPr>
          <w:p w:rsidR="002B1999" w:rsidRDefault="002B1999" w:rsidP="004905EE"/>
        </w:tc>
        <w:tc>
          <w:tcPr>
            <w:tcW w:w="1276" w:type="dxa"/>
            <w:vAlign w:val="center"/>
          </w:tcPr>
          <w:p w:rsidR="002B1999" w:rsidRDefault="002B1999" w:rsidP="00E35DC4">
            <w:pPr>
              <w:jc w:val="center"/>
            </w:pPr>
            <w:r>
              <w:t>дач</w:t>
            </w:r>
            <w:r w:rsidR="00E35DC4">
              <w:t>а</w:t>
            </w:r>
          </w:p>
        </w:tc>
        <w:tc>
          <w:tcPr>
            <w:tcW w:w="1134" w:type="dxa"/>
            <w:vAlign w:val="center"/>
          </w:tcPr>
          <w:p w:rsidR="002B1999" w:rsidRDefault="002B1999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B1999" w:rsidRDefault="002B1999" w:rsidP="0072383B">
            <w:pPr>
              <w:jc w:val="center"/>
            </w:pPr>
            <w:r>
              <w:t>66,7</w:t>
            </w:r>
          </w:p>
        </w:tc>
        <w:tc>
          <w:tcPr>
            <w:tcW w:w="933" w:type="dxa"/>
            <w:vAlign w:val="center"/>
          </w:tcPr>
          <w:p w:rsidR="002B1999" w:rsidRDefault="002B1999" w:rsidP="0072383B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2B1999" w:rsidRDefault="002B1999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2B1999" w:rsidRDefault="002B1999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B1999" w:rsidRPr="000F5E30" w:rsidRDefault="002B1999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B1999" w:rsidRPr="00506A15" w:rsidRDefault="002B1999" w:rsidP="00E6638B"/>
        </w:tc>
        <w:tc>
          <w:tcPr>
            <w:tcW w:w="1418" w:type="dxa"/>
            <w:vMerge/>
            <w:vAlign w:val="center"/>
          </w:tcPr>
          <w:p w:rsidR="002B1999" w:rsidRDefault="002B1999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B1999" w:rsidRPr="00163355" w:rsidRDefault="002B1999" w:rsidP="002B69EE">
            <w:pPr>
              <w:jc w:val="center"/>
              <w:rPr>
                <w:highlight w:val="yellow"/>
              </w:rPr>
            </w:pPr>
          </w:p>
        </w:tc>
      </w:tr>
      <w:tr w:rsidR="002B1999" w:rsidTr="000D59D7">
        <w:tc>
          <w:tcPr>
            <w:tcW w:w="567" w:type="dxa"/>
            <w:vMerge/>
          </w:tcPr>
          <w:p w:rsidR="002B1999" w:rsidRDefault="002B1999"/>
        </w:tc>
        <w:tc>
          <w:tcPr>
            <w:tcW w:w="1985" w:type="dxa"/>
            <w:vMerge/>
          </w:tcPr>
          <w:p w:rsidR="002B1999" w:rsidRDefault="002B1999" w:rsidP="00C217A3"/>
        </w:tc>
        <w:tc>
          <w:tcPr>
            <w:tcW w:w="2362" w:type="dxa"/>
            <w:vMerge/>
          </w:tcPr>
          <w:p w:rsidR="002B1999" w:rsidRDefault="002B1999" w:rsidP="004905EE"/>
        </w:tc>
        <w:tc>
          <w:tcPr>
            <w:tcW w:w="1276" w:type="dxa"/>
            <w:vAlign w:val="center"/>
          </w:tcPr>
          <w:p w:rsidR="002B1999" w:rsidRDefault="002B1999" w:rsidP="0072383B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B1999" w:rsidRDefault="002B1999" w:rsidP="0072383B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B1999" w:rsidRDefault="002B1999" w:rsidP="0072383B">
            <w:pPr>
              <w:jc w:val="center"/>
            </w:pPr>
            <w:r>
              <w:t>22,5</w:t>
            </w:r>
          </w:p>
        </w:tc>
        <w:tc>
          <w:tcPr>
            <w:tcW w:w="933" w:type="dxa"/>
            <w:vAlign w:val="center"/>
          </w:tcPr>
          <w:p w:rsidR="002B1999" w:rsidRPr="000F5E30" w:rsidRDefault="002B1999" w:rsidP="0072383B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B1999" w:rsidRPr="00AF2BC3" w:rsidRDefault="002B1999" w:rsidP="000D59D7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710" w:type="dxa"/>
            <w:vAlign w:val="center"/>
          </w:tcPr>
          <w:p w:rsidR="002B1999" w:rsidRDefault="002B1999" w:rsidP="007C1FB3">
            <w:pPr>
              <w:jc w:val="center"/>
            </w:pPr>
          </w:p>
          <w:p w:rsidR="002B1999" w:rsidRDefault="002B1999" w:rsidP="007C1FB3">
            <w:pPr>
              <w:jc w:val="center"/>
            </w:pPr>
            <w:r>
              <w:t>22,5</w:t>
            </w:r>
          </w:p>
          <w:p w:rsidR="002B1999" w:rsidRDefault="002B1999" w:rsidP="007C1FB3">
            <w:pPr>
              <w:jc w:val="center"/>
            </w:pPr>
          </w:p>
        </w:tc>
        <w:tc>
          <w:tcPr>
            <w:tcW w:w="933" w:type="dxa"/>
            <w:vAlign w:val="center"/>
          </w:tcPr>
          <w:p w:rsidR="002B1999" w:rsidRDefault="002B1999" w:rsidP="007C1FB3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2B1999" w:rsidRDefault="002B1999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B1999" w:rsidRDefault="002B1999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B1999" w:rsidRPr="00163355" w:rsidRDefault="002B1999" w:rsidP="002B69EE">
            <w:pPr>
              <w:jc w:val="center"/>
              <w:rPr>
                <w:highlight w:val="yellow"/>
              </w:rPr>
            </w:pPr>
          </w:p>
        </w:tc>
      </w:tr>
      <w:tr w:rsidR="002B1999" w:rsidTr="000D59D7">
        <w:tc>
          <w:tcPr>
            <w:tcW w:w="567" w:type="dxa"/>
            <w:vMerge/>
          </w:tcPr>
          <w:p w:rsidR="002B1999" w:rsidRDefault="002B1999"/>
        </w:tc>
        <w:tc>
          <w:tcPr>
            <w:tcW w:w="1985" w:type="dxa"/>
          </w:tcPr>
          <w:p w:rsidR="002B1999" w:rsidRDefault="002B1999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2B1999" w:rsidRDefault="002B1999" w:rsidP="000D59D7"/>
        </w:tc>
        <w:tc>
          <w:tcPr>
            <w:tcW w:w="1276" w:type="dxa"/>
            <w:vAlign w:val="center"/>
          </w:tcPr>
          <w:p w:rsidR="002B1999" w:rsidRDefault="002B1999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2B1999" w:rsidRDefault="002B1999" w:rsidP="00026CC1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B1999" w:rsidRDefault="002B1999" w:rsidP="00026CC1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B1999" w:rsidRDefault="002B1999" w:rsidP="00026CC1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B1999" w:rsidRDefault="002B1999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2B1999" w:rsidRDefault="002B1999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</w:tr>
      <w:tr w:rsidR="002B1999" w:rsidTr="000D59D7">
        <w:tc>
          <w:tcPr>
            <w:tcW w:w="567" w:type="dxa"/>
            <w:vMerge w:val="restart"/>
          </w:tcPr>
          <w:p w:rsidR="002B1999" w:rsidRDefault="002B1999" w:rsidP="0081407A">
            <w:pPr>
              <w:jc w:val="right"/>
            </w:pPr>
            <w:r>
              <w:t>5</w:t>
            </w:r>
          </w:p>
        </w:tc>
        <w:tc>
          <w:tcPr>
            <w:tcW w:w="1985" w:type="dxa"/>
          </w:tcPr>
          <w:p w:rsidR="002B1999" w:rsidRDefault="002B1999" w:rsidP="000D59D7">
            <w:r>
              <w:t>Грунина Наталья Владимировна</w:t>
            </w:r>
          </w:p>
        </w:tc>
        <w:tc>
          <w:tcPr>
            <w:tcW w:w="2362" w:type="dxa"/>
          </w:tcPr>
          <w:p w:rsidR="002B1999" w:rsidRDefault="002B1999" w:rsidP="000D0902">
            <w:r>
              <w:t>Начальник бюджетного отдела</w:t>
            </w:r>
          </w:p>
        </w:tc>
        <w:tc>
          <w:tcPr>
            <w:tcW w:w="1276" w:type="dxa"/>
            <w:vAlign w:val="center"/>
          </w:tcPr>
          <w:p w:rsidR="002B1999" w:rsidRDefault="002B1999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2B1999" w:rsidRPr="00AF2BC3" w:rsidRDefault="002B1999" w:rsidP="003B39DB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2B1999" w:rsidRDefault="002B1999" w:rsidP="003B39DB">
            <w:pPr>
              <w:jc w:val="center"/>
            </w:pPr>
            <w:r>
              <w:t>42,1</w:t>
            </w:r>
          </w:p>
        </w:tc>
        <w:tc>
          <w:tcPr>
            <w:tcW w:w="933" w:type="dxa"/>
            <w:vAlign w:val="center"/>
          </w:tcPr>
          <w:p w:rsidR="002B1999" w:rsidRDefault="002B1999" w:rsidP="003B39DB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2B1999" w:rsidRDefault="002B1999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2B1999" w:rsidRDefault="00F65F4C" w:rsidP="000D59D7">
            <w:pPr>
              <w:jc w:val="center"/>
            </w:pPr>
            <w:r w:rsidRPr="00B4487C">
              <w:t>812341,90</w:t>
            </w:r>
          </w:p>
        </w:tc>
        <w:tc>
          <w:tcPr>
            <w:tcW w:w="1275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</w:tr>
      <w:tr w:rsidR="002B1999" w:rsidTr="000D59D7">
        <w:tc>
          <w:tcPr>
            <w:tcW w:w="567" w:type="dxa"/>
            <w:vMerge/>
          </w:tcPr>
          <w:p w:rsidR="002B1999" w:rsidRDefault="002B1999" w:rsidP="0081407A">
            <w:pPr>
              <w:jc w:val="right"/>
            </w:pPr>
          </w:p>
        </w:tc>
        <w:tc>
          <w:tcPr>
            <w:tcW w:w="1985" w:type="dxa"/>
          </w:tcPr>
          <w:p w:rsidR="002B1999" w:rsidRDefault="002B1999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2B1999" w:rsidRDefault="002B1999" w:rsidP="000D59D7"/>
        </w:tc>
        <w:tc>
          <w:tcPr>
            <w:tcW w:w="1276" w:type="dxa"/>
            <w:vAlign w:val="center"/>
          </w:tcPr>
          <w:p w:rsidR="002B1999" w:rsidRDefault="002B1999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B1999" w:rsidRDefault="002B1999" w:rsidP="000D59D7">
            <w:pPr>
              <w:jc w:val="center"/>
            </w:pPr>
            <w:r>
              <w:t>индивидуальная</w:t>
            </w:r>
          </w:p>
          <w:p w:rsidR="00E8766E" w:rsidRDefault="00E8766E" w:rsidP="000D59D7">
            <w:pPr>
              <w:jc w:val="center"/>
            </w:pPr>
          </w:p>
        </w:tc>
        <w:tc>
          <w:tcPr>
            <w:tcW w:w="776" w:type="dxa"/>
            <w:vAlign w:val="center"/>
          </w:tcPr>
          <w:p w:rsidR="002B1999" w:rsidRDefault="002B1999" w:rsidP="000D59D7">
            <w:pPr>
              <w:jc w:val="center"/>
            </w:pPr>
            <w:r>
              <w:t>42,1</w:t>
            </w:r>
          </w:p>
        </w:tc>
        <w:tc>
          <w:tcPr>
            <w:tcW w:w="933" w:type="dxa"/>
            <w:vAlign w:val="center"/>
          </w:tcPr>
          <w:p w:rsidR="002B1999" w:rsidRDefault="002B1999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B1999" w:rsidRDefault="002B1999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2B1999" w:rsidRDefault="002B1999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</w:tr>
      <w:tr w:rsidR="00F35B01" w:rsidTr="000D59D7">
        <w:tc>
          <w:tcPr>
            <w:tcW w:w="567" w:type="dxa"/>
            <w:vMerge w:val="restart"/>
          </w:tcPr>
          <w:p w:rsidR="00F35B01" w:rsidRDefault="00F35B01" w:rsidP="0081407A">
            <w:pPr>
              <w:jc w:val="right"/>
            </w:pPr>
            <w:r>
              <w:lastRenderedPageBreak/>
              <w:t>6</w:t>
            </w:r>
          </w:p>
        </w:tc>
        <w:tc>
          <w:tcPr>
            <w:tcW w:w="1985" w:type="dxa"/>
            <w:vMerge w:val="restart"/>
          </w:tcPr>
          <w:p w:rsidR="00F35B01" w:rsidRPr="00BB0968" w:rsidRDefault="00F35B01" w:rsidP="000D59D7">
            <w:pPr>
              <w:rPr>
                <w:highlight w:val="yellow"/>
              </w:rPr>
            </w:pPr>
            <w:r w:rsidRPr="001370DA">
              <w:t>Кистина Екатерина Александровна</w:t>
            </w:r>
          </w:p>
        </w:tc>
        <w:tc>
          <w:tcPr>
            <w:tcW w:w="2362" w:type="dxa"/>
            <w:vMerge w:val="restart"/>
          </w:tcPr>
          <w:p w:rsidR="00F35B01" w:rsidRDefault="00F35B01" w:rsidP="000D59D7">
            <w:r>
              <w:t>Заместитель начальника бюджетного отдела</w:t>
            </w:r>
          </w:p>
        </w:tc>
        <w:tc>
          <w:tcPr>
            <w:tcW w:w="1276" w:type="dxa"/>
            <w:vAlign w:val="center"/>
          </w:tcPr>
          <w:p w:rsidR="00F35B01" w:rsidRDefault="00F35B01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F35B01" w:rsidRDefault="00F35B01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35B01" w:rsidRDefault="00F35B01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35B01" w:rsidRDefault="00F35B01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F35B01" w:rsidRDefault="006D4181" w:rsidP="000D59D7">
            <w:pPr>
              <w:jc w:val="center"/>
            </w:pPr>
            <w:r>
              <w:t xml:space="preserve">жилой </w:t>
            </w:r>
            <w:r w:rsidR="00F35B01">
              <w:t>дом</w:t>
            </w:r>
          </w:p>
        </w:tc>
        <w:tc>
          <w:tcPr>
            <w:tcW w:w="710" w:type="dxa"/>
            <w:vAlign w:val="center"/>
          </w:tcPr>
          <w:p w:rsidR="00F35B01" w:rsidRDefault="00F35B01" w:rsidP="002B1999">
            <w:pPr>
              <w:jc w:val="center"/>
            </w:pPr>
            <w:r>
              <w:t>73,5</w:t>
            </w:r>
          </w:p>
        </w:tc>
        <w:tc>
          <w:tcPr>
            <w:tcW w:w="933" w:type="dxa"/>
            <w:vAlign w:val="center"/>
          </w:tcPr>
          <w:p w:rsidR="00F35B01" w:rsidRDefault="00F35B01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F35B01" w:rsidRDefault="00F35B01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F35B01" w:rsidRDefault="006B6D62" w:rsidP="000D59D7">
            <w:pPr>
              <w:jc w:val="center"/>
            </w:pPr>
            <w:r w:rsidRPr="00062617">
              <w:t>495321,41</w:t>
            </w:r>
          </w:p>
        </w:tc>
        <w:tc>
          <w:tcPr>
            <w:tcW w:w="1275" w:type="dxa"/>
            <w:vAlign w:val="center"/>
          </w:tcPr>
          <w:p w:rsidR="00F35B01" w:rsidRDefault="00F35B01" w:rsidP="000D59D7">
            <w:pPr>
              <w:jc w:val="center"/>
            </w:pPr>
            <w:r>
              <w:t>-</w:t>
            </w:r>
          </w:p>
        </w:tc>
      </w:tr>
      <w:tr w:rsidR="00F35B01" w:rsidTr="000D59D7">
        <w:tc>
          <w:tcPr>
            <w:tcW w:w="567" w:type="dxa"/>
            <w:vMerge/>
          </w:tcPr>
          <w:p w:rsidR="00F35B01" w:rsidRDefault="00F35B01"/>
        </w:tc>
        <w:tc>
          <w:tcPr>
            <w:tcW w:w="1985" w:type="dxa"/>
            <w:vMerge/>
          </w:tcPr>
          <w:p w:rsidR="00F35B01" w:rsidRDefault="00F35B01" w:rsidP="000D59D7"/>
        </w:tc>
        <w:tc>
          <w:tcPr>
            <w:tcW w:w="2362" w:type="dxa"/>
            <w:vMerge/>
          </w:tcPr>
          <w:p w:rsidR="00F35B01" w:rsidRDefault="00F35B01" w:rsidP="000D59D7"/>
        </w:tc>
        <w:tc>
          <w:tcPr>
            <w:tcW w:w="1276" w:type="dxa"/>
            <w:vAlign w:val="center"/>
          </w:tcPr>
          <w:p w:rsidR="00F35B01" w:rsidRDefault="00F35B01" w:rsidP="000D59D7">
            <w:pPr>
              <w:jc w:val="center"/>
            </w:pPr>
          </w:p>
        </w:tc>
        <w:tc>
          <w:tcPr>
            <w:tcW w:w="1134" w:type="dxa"/>
            <w:vAlign w:val="center"/>
          </w:tcPr>
          <w:p w:rsidR="00F35B01" w:rsidRDefault="00F35B01" w:rsidP="000D59D7">
            <w:pPr>
              <w:jc w:val="center"/>
            </w:pPr>
          </w:p>
        </w:tc>
        <w:tc>
          <w:tcPr>
            <w:tcW w:w="776" w:type="dxa"/>
            <w:vAlign w:val="center"/>
          </w:tcPr>
          <w:p w:rsidR="00F35B01" w:rsidRDefault="00F35B01" w:rsidP="0021635C">
            <w:pPr>
              <w:jc w:val="center"/>
            </w:pPr>
          </w:p>
        </w:tc>
        <w:tc>
          <w:tcPr>
            <w:tcW w:w="933" w:type="dxa"/>
            <w:vAlign w:val="center"/>
          </w:tcPr>
          <w:p w:rsidR="00F35B01" w:rsidRPr="000F5E30" w:rsidRDefault="00F35B01" w:rsidP="000D59D7">
            <w:pPr>
              <w:jc w:val="center"/>
            </w:pPr>
          </w:p>
        </w:tc>
        <w:tc>
          <w:tcPr>
            <w:tcW w:w="1268" w:type="dxa"/>
            <w:vAlign w:val="center"/>
          </w:tcPr>
          <w:p w:rsidR="00F35B01" w:rsidRDefault="00F35B01" w:rsidP="00E35DC4">
            <w:pPr>
              <w:jc w:val="center"/>
            </w:pPr>
            <w:r>
              <w:t>земельный участок для размещения домов индивидуальной жилой застройки</w:t>
            </w:r>
          </w:p>
        </w:tc>
        <w:tc>
          <w:tcPr>
            <w:tcW w:w="710" w:type="dxa"/>
            <w:vAlign w:val="center"/>
          </w:tcPr>
          <w:p w:rsidR="00F35B01" w:rsidRDefault="00F35B01" w:rsidP="00E35DC4">
            <w:pPr>
              <w:jc w:val="center"/>
            </w:pPr>
            <w:r>
              <w:t>1100,0</w:t>
            </w:r>
          </w:p>
        </w:tc>
        <w:tc>
          <w:tcPr>
            <w:tcW w:w="933" w:type="dxa"/>
            <w:vAlign w:val="center"/>
          </w:tcPr>
          <w:p w:rsidR="00F35B01" w:rsidRDefault="00F35B01" w:rsidP="00E35DC4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F35B01" w:rsidRDefault="00F35B01" w:rsidP="000D59D7">
            <w:pPr>
              <w:jc w:val="center"/>
            </w:pPr>
          </w:p>
        </w:tc>
        <w:tc>
          <w:tcPr>
            <w:tcW w:w="1418" w:type="dxa"/>
            <w:vAlign w:val="center"/>
          </w:tcPr>
          <w:p w:rsidR="00F35B01" w:rsidRDefault="00F35B01" w:rsidP="000D59D7">
            <w:pPr>
              <w:jc w:val="center"/>
            </w:pPr>
          </w:p>
        </w:tc>
        <w:tc>
          <w:tcPr>
            <w:tcW w:w="1275" w:type="dxa"/>
            <w:vAlign w:val="center"/>
          </w:tcPr>
          <w:p w:rsidR="00F35B01" w:rsidRDefault="00F35B01" w:rsidP="000D59D7">
            <w:pPr>
              <w:jc w:val="center"/>
            </w:pPr>
          </w:p>
        </w:tc>
      </w:tr>
      <w:tr w:rsidR="002B1999" w:rsidTr="000D59D7">
        <w:tc>
          <w:tcPr>
            <w:tcW w:w="567" w:type="dxa"/>
            <w:vMerge/>
          </w:tcPr>
          <w:p w:rsidR="002B1999" w:rsidRDefault="002B1999"/>
        </w:tc>
        <w:tc>
          <w:tcPr>
            <w:tcW w:w="1985" w:type="dxa"/>
          </w:tcPr>
          <w:p w:rsidR="002B1999" w:rsidRDefault="002B1999" w:rsidP="000D59D7">
            <w:r>
              <w:t>супруг</w:t>
            </w:r>
          </w:p>
        </w:tc>
        <w:tc>
          <w:tcPr>
            <w:tcW w:w="2362" w:type="dxa"/>
          </w:tcPr>
          <w:p w:rsidR="002B1999" w:rsidRDefault="002B1999" w:rsidP="000D59D7"/>
        </w:tc>
        <w:tc>
          <w:tcPr>
            <w:tcW w:w="1276" w:type="dxa"/>
            <w:vAlign w:val="center"/>
          </w:tcPr>
          <w:p w:rsidR="002B1999" w:rsidRDefault="002B1999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B1999" w:rsidRDefault="002B1999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B1999" w:rsidRDefault="002B1999" w:rsidP="0021635C">
            <w:pPr>
              <w:jc w:val="center"/>
            </w:pPr>
            <w:r>
              <w:t>46,3</w:t>
            </w:r>
          </w:p>
        </w:tc>
        <w:tc>
          <w:tcPr>
            <w:tcW w:w="933" w:type="dxa"/>
            <w:vAlign w:val="center"/>
          </w:tcPr>
          <w:p w:rsidR="002B1999" w:rsidRDefault="002B1999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B1999" w:rsidRPr="0021635C" w:rsidRDefault="002B1999" w:rsidP="000D59D7">
            <w:pPr>
              <w:jc w:val="center"/>
              <w:rPr>
                <w:lang w:val="en-US"/>
              </w:rPr>
            </w:pPr>
            <w:r>
              <w:t xml:space="preserve">Автомобиль УАЗ </w:t>
            </w:r>
            <w:r>
              <w:rPr>
                <w:lang w:val="en-US"/>
              </w:rPr>
              <w:t>PATRIOT</w:t>
            </w:r>
          </w:p>
        </w:tc>
        <w:tc>
          <w:tcPr>
            <w:tcW w:w="1418" w:type="dxa"/>
            <w:vAlign w:val="center"/>
          </w:tcPr>
          <w:p w:rsidR="002B1999" w:rsidRDefault="00F35B01" w:rsidP="006B6D62">
            <w:pPr>
              <w:jc w:val="center"/>
            </w:pPr>
            <w:r w:rsidRPr="00062617">
              <w:t>15</w:t>
            </w:r>
            <w:r w:rsidR="006B6D62" w:rsidRPr="00062617">
              <w:t>8925</w:t>
            </w:r>
            <w:r w:rsidRPr="00062617">
              <w:t>,</w:t>
            </w:r>
            <w:r w:rsidR="006B6D62" w:rsidRPr="00062617">
              <w:t>31</w:t>
            </w:r>
          </w:p>
        </w:tc>
        <w:tc>
          <w:tcPr>
            <w:tcW w:w="1275" w:type="dxa"/>
            <w:vAlign w:val="center"/>
          </w:tcPr>
          <w:p w:rsidR="002B1999" w:rsidRDefault="002B1999" w:rsidP="000D59D7">
            <w:pPr>
              <w:jc w:val="center"/>
            </w:pPr>
            <w:r>
              <w:t>-</w:t>
            </w:r>
          </w:p>
        </w:tc>
      </w:tr>
      <w:tr w:rsidR="00F35B01" w:rsidTr="000D59D7">
        <w:tc>
          <w:tcPr>
            <w:tcW w:w="567" w:type="dxa"/>
            <w:vMerge/>
          </w:tcPr>
          <w:p w:rsidR="00F35B01" w:rsidRDefault="00F35B01"/>
        </w:tc>
        <w:tc>
          <w:tcPr>
            <w:tcW w:w="1985" w:type="dxa"/>
          </w:tcPr>
          <w:p w:rsidR="00F35B01" w:rsidRDefault="00F35B01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F35B01" w:rsidRDefault="00F35B01" w:rsidP="000D59D7"/>
        </w:tc>
        <w:tc>
          <w:tcPr>
            <w:tcW w:w="1276" w:type="dxa"/>
            <w:vAlign w:val="center"/>
          </w:tcPr>
          <w:p w:rsidR="00F35B01" w:rsidRDefault="00F35B01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F35B01" w:rsidRDefault="00F35B01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35B01" w:rsidRDefault="00F35B01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35B01" w:rsidRDefault="00F35B01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F35B01" w:rsidRDefault="00F35B01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35B01" w:rsidRDefault="00F35B01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35B01" w:rsidRDefault="00F35B01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35B01" w:rsidRDefault="00F35B01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F35B01" w:rsidRDefault="00F35B01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F35B01" w:rsidRDefault="00F35B01" w:rsidP="000D59D7">
            <w:pPr>
              <w:jc w:val="center"/>
            </w:pPr>
            <w:r>
              <w:t>-</w:t>
            </w:r>
          </w:p>
        </w:tc>
      </w:tr>
      <w:tr w:rsidR="00F35B01" w:rsidTr="000D59D7">
        <w:tc>
          <w:tcPr>
            <w:tcW w:w="567" w:type="dxa"/>
            <w:vMerge/>
          </w:tcPr>
          <w:p w:rsidR="00F35B01" w:rsidRDefault="00F35B01"/>
        </w:tc>
        <w:tc>
          <w:tcPr>
            <w:tcW w:w="1985" w:type="dxa"/>
          </w:tcPr>
          <w:p w:rsidR="00F35B01" w:rsidRDefault="00F35B01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F35B01" w:rsidRDefault="00F35B01" w:rsidP="000D59D7"/>
        </w:tc>
        <w:tc>
          <w:tcPr>
            <w:tcW w:w="1276" w:type="dxa"/>
            <w:vAlign w:val="center"/>
          </w:tcPr>
          <w:p w:rsidR="00F35B01" w:rsidRDefault="00F35B01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F35B01" w:rsidRDefault="00F35B01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35B01" w:rsidRDefault="00F35B01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35B01" w:rsidRDefault="00F35B01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F35B01" w:rsidRDefault="00F35B01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35B01" w:rsidRDefault="00F35B01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35B01" w:rsidRDefault="00F35B01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35B01" w:rsidRDefault="00F35B01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F35B01" w:rsidRDefault="00F35B01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F35B01" w:rsidRDefault="00F35B01" w:rsidP="000D59D7">
            <w:pPr>
              <w:jc w:val="center"/>
            </w:pPr>
            <w:r>
              <w:t>-</w:t>
            </w:r>
          </w:p>
        </w:tc>
      </w:tr>
      <w:tr w:rsidR="001B690E" w:rsidTr="000D59D7">
        <w:tc>
          <w:tcPr>
            <w:tcW w:w="567" w:type="dxa"/>
            <w:vMerge w:val="restart"/>
          </w:tcPr>
          <w:p w:rsidR="001B690E" w:rsidRPr="0021635C" w:rsidRDefault="001B690E" w:rsidP="0081407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985" w:type="dxa"/>
          </w:tcPr>
          <w:p w:rsidR="001B690E" w:rsidRPr="001370DA" w:rsidRDefault="001B690E" w:rsidP="000D59D7">
            <w:r w:rsidRPr="001370DA">
              <w:t xml:space="preserve">Ловчикова </w:t>
            </w:r>
          </w:p>
          <w:p w:rsidR="001B690E" w:rsidRPr="00BB0968" w:rsidRDefault="001B690E" w:rsidP="000D59D7">
            <w:pPr>
              <w:rPr>
                <w:highlight w:val="yellow"/>
              </w:rPr>
            </w:pPr>
            <w:r w:rsidRPr="001370DA">
              <w:t>Юлия Геннадьевна</w:t>
            </w:r>
          </w:p>
        </w:tc>
        <w:tc>
          <w:tcPr>
            <w:tcW w:w="2362" w:type="dxa"/>
          </w:tcPr>
          <w:p w:rsidR="001B690E" w:rsidRDefault="001B690E" w:rsidP="0062759C">
            <w:r>
              <w:t>Заместитель начальника бюджетного отдела</w:t>
            </w:r>
          </w:p>
        </w:tc>
        <w:tc>
          <w:tcPr>
            <w:tcW w:w="1276" w:type="dxa"/>
            <w:vAlign w:val="center"/>
          </w:tcPr>
          <w:p w:rsidR="001B690E" w:rsidRDefault="001B690E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1B690E" w:rsidRDefault="001B690E" w:rsidP="000D59D7">
            <w:pPr>
              <w:jc w:val="center"/>
            </w:pPr>
            <w:r>
              <w:t>долевая</w:t>
            </w:r>
          </w:p>
          <w:p w:rsidR="001B690E" w:rsidRDefault="001B690E" w:rsidP="000D59D7">
            <w:pPr>
              <w:jc w:val="center"/>
            </w:pPr>
            <w:r>
              <w:t>(1/3)</w:t>
            </w:r>
          </w:p>
        </w:tc>
        <w:tc>
          <w:tcPr>
            <w:tcW w:w="776" w:type="dxa"/>
            <w:vAlign w:val="center"/>
          </w:tcPr>
          <w:p w:rsidR="001B690E" w:rsidRDefault="001B690E" w:rsidP="000D59D7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1B690E" w:rsidRDefault="001B690E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1B690E" w:rsidRPr="00AF2BC3" w:rsidRDefault="001B690E" w:rsidP="00856633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1B690E" w:rsidRDefault="001B690E" w:rsidP="00856633">
            <w:pPr>
              <w:jc w:val="center"/>
            </w:pPr>
            <w:r>
              <w:t>50,1</w:t>
            </w:r>
          </w:p>
        </w:tc>
        <w:tc>
          <w:tcPr>
            <w:tcW w:w="933" w:type="dxa"/>
            <w:vAlign w:val="center"/>
          </w:tcPr>
          <w:p w:rsidR="001B690E" w:rsidRDefault="001B690E" w:rsidP="00856633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1B690E" w:rsidRDefault="001B690E" w:rsidP="0062759C">
            <w:pPr>
              <w:jc w:val="center"/>
            </w:pPr>
            <w:r>
              <w:t>Автомобиль</w:t>
            </w:r>
          </w:p>
          <w:p w:rsidR="001B690E" w:rsidRDefault="001B690E" w:rsidP="0062759C">
            <w:pPr>
              <w:jc w:val="center"/>
            </w:pPr>
            <w:r>
              <w:t>ХЕНДЭ АКЦЕНТ;</w:t>
            </w:r>
          </w:p>
          <w:p w:rsidR="001B690E" w:rsidRDefault="001B690E" w:rsidP="0062759C">
            <w:pPr>
              <w:jc w:val="center"/>
            </w:pPr>
            <w:r>
              <w:t>АвтомобильВАЗ 21150</w:t>
            </w:r>
          </w:p>
        </w:tc>
        <w:tc>
          <w:tcPr>
            <w:tcW w:w="1418" w:type="dxa"/>
            <w:vAlign w:val="center"/>
          </w:tcPr>
          <w:p w:rsidR="001B690E" w:rsidRPr="00F65F4C" w:rsidRDefault="001B690E" w:rsidP="000D59D7">
            <w:pPr>
              <w:jc w:val="center"/>
              <w:rPr>
                <w:highlight w:val="yellow"/>
              </w:rPr>
            </w:pPr>
            <w:r w:rsidRPr="00F42BDB">
              <w:t>496241,53</w:t>
            </w:r>
          </w:p>
        </w:tc>
        <w:tc>
          <w:tcPr>
            <w:tcW w:w="1275" w:type="dxa"/>
            <w:vAlign w:val="center"/>
          </w:tcPr>
          <w:p w:rsidR="001B690E" w:rsidRDefault="001B690E" w:rsidP="000D59D7">
            <w:pPr>
              <w:jc w:val="center"/>
            </w:pPr>
            <w:r>
              <w:t>-</w:t>
            </w:r>
          </w:p>
        </w:tc>
      </w:tr>
      <w:tr w:rsidR="001B690E" w:rsidTr="000D59D7">
        <w:tc>
          <w:tcPr>
            <w:tcW w:w="567" w:type="dxa"/>
            <w:vMerge/>
          </w:tcPr>
          <w:p w:rsidR="001B690E" w:rsidRDefault="001B690E" w:rsidP="0081407A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  <w:vMerge w:val="restart"/>
          </w:tcPr>
          <w:p w:rsidR="001B690E" w:rsidRDefault="001B690E" w:rsidP="000D59D7">
            <w:r>
              <w:t>супруг</w:t>
            </w:r>
          </w:p>
        </w:tc>
        <w:tc>
          <w:tcPr>
            <w:tcW w:w="2362" w:type="dxa"/>
            <w:vMerge w:val="restart"/>
          </w:tcPr>
          <w:p w:rsidR="001B690E" w:rsidRDefault="001B690E" w:rsidP="000D59D7"/>
        </w:tc>
        <w:tc>
          <w:tcPr>
            <w:tcW w:w="1276" w:type="dxa"/>
            <w:vMerge w:val="restart"/>
            <w:vAlign w:val="center"/>
          </w:tcPr>
          <w:p w:rsidR="001B690E" w:rsidRDefault="001B690E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1B690E" w:rsidRDefault="001B690E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1B690E" w:rsidRDefault="001B690E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1B690E" w:rsidRDefault="001B690E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1B690E" w:rsidRDefault="001B690E" w:rsidP="00A5731C">
            <w:pPr>
              <w:jc w:val="center"/>
            </w:pPr>
            <w:r w:rsidRPr="00AF2BC3">
              <w:t>квартира</w:t>
            </w:r>
          </w:p>
          <w:p w:rsidR="001B690E" w:rsidRDefault="001B690E" w:rsidP="00A5731C">
            <w:pPr>
              <w:jc w:val="center"/>
            </w:pPr>
          </w:p>
        </w:tc>
        <w:tc>
          <w:tcPr>
            <w:tcW w:w="710" w:type="dxa"/>
            <w:vAlign w:val="center"/>
          </w:tcPr>
          <w:p w:rsidR="001B690E" w:rsidRPr="002364CF" w:rsidRDefault="001B690E" w:rsidP="00A5731C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1B690E" w:rsidRDefault="001B690E" w:rsidP="00A5731C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1B690E" w:rsidRDefault="001B690E" w:rsidP="000D59D7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1B690E" w:rsidRPr="00F65F4C" w:rsidRDefault="001B690E" w:rsidP="000D59D7">
            <w:pPr>
              <w:jc w:val="center"/>
              <w:rPr>
                <w:highlight w:val="yellow"/>
              </w:rPr>
            </w:pPr>
            <w:r w:rsidRPr="00F42BDB">
              <w:t>160000,00</w:t>
            </w:r>
          </w:p>
        </w:tc>
        <w:tc>
          <w:tcPr>
            <w:tcW w:w="1275" w:type="dxa"/>
            <w:vMerge w:val="restart"/>
            <w:vAlign w:val="center"/>
          </w:tcPr>
          <w:p w:rsidR="001B690E" w:rsidRDefault="001B690E" w:rsidP="000D59D7">
            <w:pPr>
              <w:jc w:val="center"/>
            </w:pPr>
            <w:r>
              <w:t>-</w:t>
            </w:r>
          </w:p>
        </w:tc>
      </w:tr>
      <w:tr w:rsidR="001B690E" w:rsidTr="000D59D7">
        <w:tc>
          <w:tcPr>
            <w:tcW w:w="567" w:type="dxa"/>
            <w:vMerge/>
          </w:tcPr>
          <w:p w:rsidR="001B690E" w:rsidRDefault="001B690E" w:rsidP="0081407A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  <w:vMerge/>
          </w:tcPr>
          <w:p w:rsidR="001B690E" w:rsidRDefault="001B690E" w:rsidP="000D59D7"/>
        </w:tc>
        <w:tc>
          <w:tcPr>
            <w:tcW w:w="2362" w:type="dxa"/>
            <w:vMerge/>
          </w:tcPr>
          <w:p w:rsidR="001B690E" w:rsidRDefault="001B690E" w:rsidP="000D59D7"/>
        </w:tc>
        <w:tc>
          <w:tcPr>
            <w:tcW w:w="1276" w:type="dxa"/>
            <w:vMerge/>
            <w:vAlign w:val="center"/>
          </w:tcPr>
          <w:p w:rsidR="001B690E" w:rsidRDefault="001B690E" w:rsidP="000D59D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1B690E" w:rsidRDefault="001B690E" w:rsidP="000D59D7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1B690E" w:rsidRDefault="001B690E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1B690E" w:rsidRDefault="001B690E" w:rsidP="000D59D7">
            <w:pPr>
              <w:jc w:val="center"/>
            </w:pPr>
          </w:p>
        </w:tc>
        <w:tc>
          <w:tcPr>
            <w:tcW w:w="1268" w:type="dxa"/>
            <w:vAlign w:val="center"/>
          </w:tcPr>
          <w:p w:rsidR="001B690E" w:rsidRDefault="001B690E" w:rsidP="00E35DC4">
            <w:pPr>
              <w:jc w:val="center"/>
            </w:pPr>
            <w:r w:rsidRPr="00AF2BC3">
              <w:t>квартира</w:t>
            </w:r>
          </w:p>
          <w:p w:rsidR="001B690E" w:rsidRDefault="001B690E" w:rsidP="00E35DC4">
            <w:pPr>
              <w:jc w:val="center"/>
            </w:pPr>
          </w:p>
        </w:tc>
        <w:tc>
          <w:tcPr>
            <w:tcW w:w="710" w:type="dxa"/>
            <w:vAlign w:val="center"/>
          </w:tcPr>
          <w:p w:rsidR="001B690E" w:rsidRPr="002364CF" w:rsidRDefault="001B690E" w:rsidP="001B690E">
            <w:pPr>
              <w:jc w:val="center"/>
            </w:pPr>
            <w:r>
              <w:t>50,1</w:t>
            </w:r>
          </w:p>
        </w:tc>
        <w:tc>
          <w:tcPr>
            <w:tcW w:w="933" w:type="dxa"/>
            <w:vAlign w:val="center"/>
          </w:tcPr>
          <w:p w:rsidR="001B690E" w:rsidRDefault="001B690E" w:rsidP="00E35DC4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1B690E" w:rsidRDefault="001B690E" w:rsidP="000D59D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1B690E" w:rsidRPr="00F65F4C" w:rsidRDefault="001B690E" w:rsidP="000D59D7">
            <w:pPr>
              <w:jc w:val="center"/>
              <w:rPr>
                <w:highlight w:val="yellow"/>
              </w:rPr>
            </w:pPr>
          </w:p>
        </w:tc>
        <w:tc>
          <w:tcPr>
            <w:tcW w:w="1275" w:type="dxa"/>
            <w:vMerge/>
            <w:vAlign w:val="center"/>
          </w:tcPr>
          <w:p w:rsidR="001B690E" w:rsidRDefault="001B690E" w:rsidP="000D59D7">
            <w:pPr>
              <w:jc w:val="center"/>
            </w:pPr>
          </w:p>
        </w:tc>
      </w:tr>
      <w:tr w:rsidR="00F65F4C" w:rsidTr="000D59D7">
        <w:tc>
          <w:tcPr>
            <w:tcW w:w="567" w:type="dxa"/>
            <w:vMerge/>
          </w:tcPr>
          <w:p w:rsidR="00F65F4C" w:rsidRDefault="00F65F4C" w:rsidP="0081407A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  <w:vMerge w:val="restart"/>
          </w:tcPr>
          <w:p w:rsidR="00F65F4C" w:rsidRDefault="00F65F4C" w:rsidP="000D59D7">
            <w:r>
              <w:t>несовершеннолетний ребенок</w:t>
            </w:r>
          </w:p>
        </w:tc>
        <w:tc>
          <w:tcPr>
            <w:tcW w:w="2362" w:type="dxa"/>
            <w:vMerge w:val="restart"/>
          </w:tcPr>
          <w:p w:rsidR="00F65F4C" w:rsidRDefault="00F65F4C" w:rsidP="000D59D7"/>
        </w:tc>
        <w:tc>
          <w:tcPr>
            <w:tcW w:w="1276" w:type="dxa"/>
            <w:vMerge w:val="restart"/>
            <w:vAlign w:val="center"/>
          </w:tcPr>
          <w:p w:rsidR="00F65F4C" w:rsidRDefault="00F65F4C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Merge w:val="restart"/>
            <w:vAlign w:val="center"/>
          </w:tcPr>
          <w:p w:rsidR="00F65F4C" w:rsidRDefault="00F65F4C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F65F4C" w:rsidRDefault="00F65F4C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F65F4C" w:rsidRDefault="00F65F4C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F65F4C" w:rsidRDefault="00F65F4C" w:rsidP="00856633">
            <w:pPr>
              <w:jc w:val="center"/>
            </w:pPr>
            <w:r w:rsidRPr="00AF2BC3">
              <w:t>квартира</w:t>
            </w:r>
          </w:p>
          <w:p w:rsidR="00F65F4C" w:rsidRDefault="00F65F4C" w:rsidP="00856633">
            <w:pPr>
              <w:jc w:val="center"/>
            </w:pPr>
          </w:p>
        </w:tc>
        <w:tc>
          <w:tcPr>
            <w:tcW w:w="710" w:type="dxa"/>
            <w:vAlign w:val="center"/>
          </w:tcPr>
          <w:p w:rsidR="00F65F4C" w:rsidRPr="002364CF" w:rsidRDefault="00F65F4C" w:rsidP="00856633">
            <w:pPr>
              <w:jc w:val="center"/>
            </w:pPr>
            <w:r>
              <w:t>50,1</w:t>
            </w:r>
          </w:p>
        </w:tc>
        <w:tc>
          <w:tcPr>
            <w:tcW w:w="933" w:type="dxa"/>
            <w:vAlign w:val="center"/>
          </w:tcPr>
          <w:p w:rsidR="00F65F4C" w:rsidRDefault="00F65F4C" w:rsidP="00856633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F65F4C" w:rsidRDefault="00F65F4C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Merge w:val="restart"/>
            <w:vAlign w:val="center"/>
          </w:tcPr>
          <w:p w:rsidR="00F65F4C" w:rsidRPr="00F65F4C" w:rsidRDefault="00F65F4C" w:rsidP="000D59D7">
            <w:pPr>
              <w:jc w:val="center"/>
              <w:rPr>
                <w:highlight w:val="yellow"/>
              </w:rPr>
            </w:pPr>
            <w:r w:rsidRPr="00F42BDB">
              <w:t>не имеет</w:t>
            </w:r>
          </w:p>
        </w:tc>
        <w:tc>
          <w:tcPr>
            <w:tcW w:w="1275" w:type="dxa"/>
            <w:vMerge w:val="restart"/>
            <w:vAlign w:val="center"/>
          </w:tcPr>
          <w:p w:rsidR="00F65F4C" w:rsidRDefault="00F65F4C" w:rsidP="000D59D7">
            <w:pPr>
              <w:jc w:val="center"/>
            </w:pPr>
            <w:r>
              <w:t>-</w:t>
            </w:r>
          </w:p>
        </w:tc>
      </w:tr>
      <w:tr w:rsidR="00F65F4C" w:rsidTr="000D59D7">
        <w:tc>
          <w:tcPr>
            <w:tcW w:w="567" w:type="dxa"/>
            <w:vMerge/>
          </w:tcPr>
          <w:p w:rsidR="00F65F4C" w:rsidRDefault="00F65F4C" w:rsidP="0081407A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  <w:vMerge/>
          </w:tcPr>
          <w:p w:rsidR="00F65F4C" w:rsidRDefault="00F65F4C" w:rsidP="000D59D7"/>
        </w:tc>
        <w:tc>
          <w:tcPr>
            <w:tcW w:w="2362" w:type="dxa"/>
            <w:vMerge/>
          </w:tcPr>
          <w:p w:rsidR="00F65F4C" w:rsidRDefault="00F65F4C" w:rsidP="000D59D7"/>
        </w:tc>
        <w:tc>
          <w:tcPr>
            <w:tcW w:w="1276" w:type="dxa"/>
            <w:vMerge/>
            <w:vAlign w:val="center"/>
          </w:tcPr>
          <w:p w:rsidR="00F65F4C" w:rsidRDefault="00F65F4C" w:rsidP="000D59D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F65F4C" w:rsidRDefault="00F65F4C" w:rsidP="000D59D7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F65F4C" w:rsidRDefault="00F65F4C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F65F4C" w:rsidRDefault="00F65F4C" w:rsidP="000D59D7">
            <w:pPr>
              <w:jc w:val="center"/>
            </w:pPr>
          </w:p>
        </w:tc>
        <w:tc>
          <w:tcPr>
            <w:tcW w:w="1268" w:type="dxa"/>
            <w:vAlign w:val="center"/>
          </w:tcPr>
          <w:p w:rsidR="00F65F4C" w:rsidRDefault="00F65F4C" w:rsidP="00A5731C">
            <w:pPr>
              <w:jc w:val="center"/>
            </w:pPr>
            <w:r w:rsidRPr="00AF2BC3">
              <w:t>квартира</w:t>
            </w:r>
          </w:p>
          <w:p w:rsidR="00F65F4C" w:rsidRDefault="00F65F4C" w:rsidP="00A5731C">
            <w:pPr>
              <w:jc w:val="center"/>
            </w:pPr>
          </w:p>
        </w:tc>
        <w:tc>
          <w:tcPr>
            <w:tcW w:w="710" w:type="dxa"/>
            <w:vAlign w:val="center"/>
          </w:tcPr>
          <w:p w:rsidR="00F65F4C" w:rsidRPr="002364CF" w:rsidRDefault="00F65F4C" w:rsidP="00A5731C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F65F4C" w:rsidRDefault="00F65F4C" w:rsidP="00A5731C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F65F4C" w:rsidRDefault="00F65F4C" w:rsidP="000D59D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F65F4C" w:rsidRDefault="00F65F4C" w:rsidP="000D59D7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F65F4C" w:rsidRDefault="00F65F4C" w:rsidP="000D59D7">
            <w:pPr>
              <w:jc w:val="center"/>
            </w:pPr>
          </w:p>
        </w:tc>
      </w:tr>
      <w:tr w:rsidR="00F65F4C" w:rsidTr="000D59D7">
        <w:tc>
          <w:tcPr>
            <w:tcW w:w="567" w:type="dxa"/>
            <w:vMerge w:val="restart"/>
          </w:tcPr>
          <w:p w:rsidR="00F65F4C" w:rsidRPr="002364CF" w:rsidRDefault="00F65F4C" w:rsidP="0081407A">
            <w:pPr>
              <w:jc w:val="right"/>
            </w:pPr>
            <w:r>
              <w:t>8</w:t>
            </w:r>
          </w:p>
        </w:tc>
        <w:tc>
          <w:tcPr>
            <w:tcW w:w="1985" w:type="dxa"/>
            <w:vMerge w:val="restart"/>
          </w:tcPr>
          <w:p w:rsidR="00F65F4C" w:rsidRDefault="00F65F4C" w:rsidP="000D59D7">
            <w:r w:rsidRPr="000A0B37">
              <w:t>Лесик Марина Петровна</w:t>
            </w:r>
          </w:p>
        </w:tc>
        <w:tc>
          <w:tcPr>
            <w:tcW w:w="2362" w:type="dxa"/>
            <w:vMerge w:val="restart"/>
          </w:tcPr>
          <w:p w:rsidR="00F65F4C" w:rsidRDefault="00F65F4C" w:rsidP="000D59D7">
            <w:r>
              <w:t xml:space="preserve">Начальник отдела финансирования </w:t>
            </w:r>
            <w:r>
              <w:lastRenderedPageBreak/>
              <w:t>городского хозяйства и развития</w:t>
            </w:r>
          </w:p>
        </w:tc>
        <w:tc>
          <w:tcPr>
            <w:tcW w:w="1276" w:type="dxa"/>
            <w:vAlign w:val="center"/>
          </w:tcPr>
          <w:p w:rsidR="00F65F4C" w:rsidRDefault="00F65F4C" w:rsidP="000D59D7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134" w:type="dxa"/>
            <w:vAlign w:val="center"/>
          </w:tcPr>
          <w:p w:rsidR="00F65F4C" w:rsidRDefault="00F65F4C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F65F4C" w:rsidRDefault="00F65F4C" w:rsidP="002364CF">
            <w:pPr>
              <w:jc w:val="center"/>
            </w:pPr>
            <w:r>
              <w:t>75,5</w:t>
            </w:r>
          </w:p>
        </w:tc>
        <w:tc>
          <w:tcPr>
            <w:tcW w:w="933" w:type="dxa"/>
            <w:vAlign w:val="center"/>
          </w:tcPr>
          <w:p w:rsidR="00F65F4C" w:rsidRDefault="00F65F4C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 w:val="restart"/>
            <w:vAlign w:val="center"/>
          </w:tcPr>
          <w:p w:rsidR="00F65F4C" w:rsidRDefault="00F65F4C" w:rsidP="000D59D7">
            <w:pPr>
              <w:jc w:val="center"/>
            </w:pPr>
            <w:r>
              <w:t xml:space="preserve">земельный участок </w:t>
            </w:r>
            <w:r>
              <w:lastRenderedPageBreak/>
              <w:t>под гаражом</w:t>
            </w:r>
          </w:p>
        </w:tc>
        <w:tc>
          <w:tcPr>
            <w:tcW w:w="710" w:type="dxa"/>
            <w:vMerge w:val="restart"/>
            <w:vAlign w:val="center"/>
          </w:tcPr>
          <w:p w:rsidR="00F65F4C" w:rsidRDefault="00F65F4C" w:rsidP="002364CF">
            <w:pPr>
              <w:jc w:val="center"/>
            </w:pPr>
            <w:r>
              <w:lastRenderedPageBreak/>
              <w:t>20,2</w:t>
            </w:r>
          </w:p>
        </w:tc>
        <w:tc>
          <w:tcPr>
            <w:tcW w:w="933" w:type="dxa"/>
            <w:vMerge w:val="restart"/>
            <w:vAlign w:val="center"/>
          </w:tcPr>
          <w:p w:rsidR="00F65F4C" w:rsidRDefault="00F65F4C" w:rsidP="000D59D7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F65F4C" w:rsidRDefault="00F65F4C" w:rsidP="000D59D7">
            <w:pPr>
              <w:jc w:val="center"/>
            </w:pPr>
            <w:r>
              <w:t xml:space="preserve">Автомобиль «Лада </w:t>
            </w:r>
            <w:r>
              <w:lastRenderedPageBreak/>
              <w:t>Калина 111830»</w:t>
            </w:r>
          </w:p>
        </w:tc>
        <w:tc>
          <w:tcPr>
            <w:tcW w:w="1418" w:type="dxa"/>
            <w:vMerge w:val="restart"/>
            <w:vAlign w:val="center"/>
          </w:tcPr>
          <w:p w:rsidR="00F65F4C" w:rsidRDefault="00856633" w:rsidP="000D59D7">
            <w:pPr>
              <w:jc w:val="center"/>
            </w:pPr>
            <w:r>
              <w:lastRenderedPageBreak/>
              <w:t>640210,07</w:t>
            </w:r>
          </w:p>
        </w:tc>
        <w:tc>
          <w:tcPr>
            <w:tcW w:w="1275" w:type="dxa"/>
            <w:vMerge w:val="restart"/>
            <w:vAlign w:val="center"/>
          </w:tcPr>
          <w:p w:rsidR="00F65F4C" w:rsidRDefault="00F65F4C" w:rsidP="000D59D7">
            <w:pPr>
              <w:jc w:val="center"/>
            </w:pPr>
            <w:r>
              <w:t>-</w:t>
            </w:r>
          </w:p>
        </w:tc>
      </w:tr>
      <w:tr w:rsidR="00F65F4C" w:rsidTr="000D59D7">
        <w:tc>
          <w:tcPr>
            <w:tcW w:w="567" w:type="dxa"/>
            <w:vMerge/>
          </w:tcPr>
          <w:p w:rsidR="00F65F4C" w:rsidRDefault="00F65F4C" w:rsidP="0081407A">
            <w:pPr>
              <w:jc w:val="right"/>
            </w:pPr>
          </w:p>
        </w:tc>
        <w:tc>
          <w:tcPr>
            <w:tcW w:w="1985" w:type="dxa"/>
            <w:vMerge/>
          </w:tcPr>
          <w:p w:rsidR="00F65F4C" w:rsidRDefault="00F65F4C" w:rsidP="000D59D7"/>
        </w:tc>
        <w:tc>
          <w:tcPr>
            <w:tcW w:w="2362" w:type="dxa"/>
            <w:vMerge/>
          </w:tcPr>
          <w:p w:rsidR="00F65F4C" w:rsidRDefault="00F65F4C" w:rsidP="000D59D7"/>
        </w:tc>
        <w:tc>
          <w:tcPr>
            <w:tcW w:w="1276" w:type="dxa"/>
            <w:vAlign w:val="center"/>
          </w:tcPr>
          <w:p w:rsidR="00F65F4C" w:rsidRDefault="00F65F4C" w:rsidP="000D59D7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F65F4C" w:rsidRDefault="00F65F4C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F65F4C" w:rsidRDefault="00F65F4C" w:rsidP="002364CF">
            <w:pPr>
              <w:jc w:val="center"/>
            </w:pPr>
            <w:r>
              <w:t>20,2</w:t>
            </w:r>
          </w:p>
        </w:tc>
        <w:tc>
          <w:tcPr>
            <w:tcW w:w="933" w:type="dxa"/>
            <w:vAlign w:val="center"/>
          </w:tcPr>
          <w:p w:rsidR="00F65F4C" w:rsidRPr="000F5E30" w:rsidRDefault="00F65F4C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F65F4C" w:rsidRPr="00AF2BC3" w:rsidRDefault="00F65F4C" w:rsidP="000D59D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F65F4C" w:rsidRPr="002364CF" w:rsidRDefault="00F65F4C" w:rsidP="002364CF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F65F4C" w:rsidRPr="000F5E30" w:rsidRDefault="00F65F4C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F65F4C" w:rsidRDefault="00F65F4C" w:rsidP="000D59D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F65F4C" w:rsidRDefault="00F65F4C" w:rsidP="000D59D7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F65F4C" w:rsidRDefault="00F65F4C" w:rsidP="000D59D7">
            <w:pPr>
              <w:jc w:val="center"/>
            </w:pPr>
          </w:p>
        </w:tc>
      </w:tr>
      <w:tr w:rsidR="00F65F4C" w:rsidTr="000D59D7">
        <w:tc>
          <w:tcPr>
            <w:tcW w:w="567" w:type="dxa"/>
            <w:vMerge/>
          </w:tcPr>
          <w:p w:rsidR="00F65F4C" w:rsidRDefault="00F65F4C" w:rsidP="0081407A">
            <w:pPr>
              <w:jc w:val="right"/>
            </w:pPr>
          </w:p>
        </w:tc>
        <w:tc>
          <w:tcPr>
            <w:tcW w:w="1985" w:type="dxa"/>
          </w:tcPr>
          <w:p w:rsidR="00F65F4C" w:rsidRDefault="00F65F4C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F65F4C" w:rsidRDefault="00F65F4C" w:rsidP="000D59D7"/>
        </w:tc>
        <w:tc>
          <w:tcPr>
            <w:tcW w:w="1276" w:type="dxa"/>
            <w:vAlign w:val="center"/>
          </w:tcPr>
          <w:p w:rsidR="00F65F4C" w:rsidRDefault="00F65F4C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F65F4C" w:rsidRDefault="00F65F4C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65F4C" w:rsidRDefault="00F65F4C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Default="00F65F4C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65F4C" w:rsidRDefault="00F65F4C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F65F4C" w:rsidRDefault="002569C4" w:rsidP="008F60DA">
            <w:pPr>
              <w:jc w:val="center"/>
            </w:pPr>
            <w:r>
              <w:t>3019,42</w:t>
            </w:r>
          </w:p>
        </w:tc>
        <w:tc>
          <w:tcPr>
            <w:tcW w:w="1275" w:type="dxa"/>
            <w:vAlign w:val="center"/>
          </w:tcPr>
          <w:p w:rsidR="00F65F4C" w:rsidRDefault="00F65F4C" w:rsidP="000D59D7">
            <w:pPr>
              <w:jc w:val="center"/>
            </w:pPr>
            <w:r>
              <w:t>-</w:t>
            </w:r>
          </w:p>
        </w:tc>
      </w:tr>
      <w:tr w:rsidR="00F65F4C" w:rsidTr="000D59D7">
        <w:tc>
          <w:tcPr>
            <w:tcW w:w="567" w:type="dxa"/>
            <w:vMerge w:val="restart"/>
          </w:tcPr>
          <w:p w:rsidR="00F65F4C" w:rsidRDefault="00F65F4C" w:rsidP="0081407A">
            <w:pPr>
              <w:jc w:val="right"/>
            </w:pPr>
            <w:r>
              <w:t>9</w:t>
            </w:r>
          </w:p>
        </w:tc>
        <w:tc>
          <w:tcPr>
            <w:tcW w:w="1985" w:type="dxa"/>
            <w:vMerge w:val="restart"/>
          </w:tcPr>
          <w:p w:rsidR="00F65F4C" w:rsidRDefault="00F65F4C" w:rsidP="008F60DA">
            <w:r>
              <w:t>Ларская Елена Ивановна</w:t>
            </w:r>
          </w:p>
        </w:tc>
        <w:tc>
          <w:tcPr>
            <w:tcW w:w="2362" w:type="dxa"/>
            <w:vMerge w:val="restart"/>
          </w:tcPr>
          <w:p w:rsidR="00F65F4C" w:rsidRDefault="00F65F4C" w:rsidP="00A5731C">
            <w:r>
              <w:t>Начальник отдела -главный бухгалтер отдела учета исполнения бюджета -  главная бухгалтерия</w:t>
            </w:r>
          </w:p>
        </w:tc>
        <w:tc>
          <w:tcPr>
            <w:tcW w:w="1276" w:type="dxa"/>
            <w:vMerge w:val="restart"/>
            <w:vAlign w:val="center"/>
          </w:tcPr>
          <w:p w:rsidR="00F65F4C" w:rsidRPr="00AF2BC3" w:rsidRDefault="00F65F4C" w:rsidP="00A5731C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F65F4C" w:rsidRDefault="00F65F4C" w:rsidP="00A5731C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F65F4C" w:rsidRPr="009C2DA6" w:rsidRDefault="00F65F4C" w:rsidP="00A573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F65F4C" w:rsidRDefault="00F65F4C" w:rsidP="00A5731C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F65F4C" w:rsidRDefault="00F65F4C" w:rsidP="00A5731C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F65F4C" w:rsidRPr="00660F97" w:rsidRDefault="00F65F4C" w:rsidP="00A5731C">
            <w:pPr>
              <w:jc w:val="center"/>
            </w:pPr>
            <w:r>
              <w:t>46,0</w:t>
            </w:r>
          </w:p>
        </w:tc>
        <w:tc>
          <w:tcPr>
            <w:tcW w:w="933" w:type="dxa"/>
            <w:vAlign w:val="center"/>
          </w:tcPr>
          <w:p w:rsidR="00F65F4C" w:rsidRDefault="00F65F4C" w:rsidP="00A5731C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F65F4C" w:rsidRDefault="00F65F4C" w:rsidP="008F60DA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F65F4C" w:rsidRPr="00390513" w:rsidRDefault="00F65F4C" w:rsidP="00390513">
            <w:pPr>
              <w:jc w:val="center"/>
              <w:rPr>
                <w:highlight w:val="yellow"/>
              </w:rPr>
            </w:pPr>
            <w:r w:rsidRPr="00062617">
              <w:t>574286,92</w:t>
            </w:r>
          </w:p>
        </w:tc>
        <w:tc>
          <w:tcPr>
            <w:tcW w:w="1275" w:type="dxa"/>
            <w:vMerge w:val="restart"/>
            <w:vAlign w:val="center"/>
          </w:tcPr>
          <w:p w:rsidR="00F65F4C" w:rsidRDefault="00F65F4C" w:rsidP="000D59D7">
            <w:pPr>
              <w:jc w:val="center"/>
            </w:pPr>
            <w:r>
              <w:t>-</w:t>
            </w:r>
          </w:p>
        </w:tc>
      </w:tr>
      <w:tr w:rsidR="00F65F4C" w:rsidTr="000D59D7">
        <w:tc>
          <w:tcPr>
            <w:tcW w:w="567" w:type="dxa"/>
            <w:vMerge/>
          </w:tcPr>
          <w:p w:rsidR="00F65F4C" w:rsidRDefault="00F65F4C" w:rsidP="0081407A">
            <w:pPr>
              <w:jc w:val="right"/>
            </w:pPr>
          </w:p>
        </w:tc>
        <w:tc>
          <w:tcPr>
            <w:tcW w:w="1985" w:type="dxa"/>
            <w:vMerge/>
          </w:tcPr>
          <w:p w:rsidR="00F65F4C" w:rsidRDefault="00F65F4C" w:rsidP="008F60DA"/>
        </w:tc>
        <w:tc>
          <w:tcPr>
            <w:tcW w:w="2362" w:type="dxa"/>
            <w:vMerge/>
          </w:tcPr>
          <w:p w:rsidR="00F65F4C" w:rsidRDefault="00F65F4C" w:rsidP="00A5731C"/>
        </w:tc>
        <w:tc>
          <w:tcPr>
            <w:tcW w:w="1276" w:type="dxa"/>
            <w:vMerge/>
            <w:vAlign w:val="center"/>
          </w:tcPr>
          <w:p w:rsidR="00F65F4C" w:rsidRDefault="00F65F4C" w:rsidP="00A5731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F65F4C" w:rsidRDefault="00F65F4C" w:rsidP="00A5731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F65F4C" w:rsidRDefault="00F65F4C" w:rsidP="00A573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  <w:vMerge/>
            <w:vAlign w:val="center"/>
          </w:tcPr>
          <w:p w:rsidR="00F65F4C" w:rsidRDefault="00F65F4C" w:rsidP="00A5731C">
            <w:pPr>
              <w:jc w:val="center"/>
            </w:pPr>
          </w:p>
        </w:tc>
        <w:tc>
          <w:tcPr>
            <w:tcW w:w="1268" w:type="dxa"/>
            <w:vAlign w:val="center"/>
          </w:tcPr>
          <w:p w:rsidR="00F65F4C" w:rsidRPr="00AF2BC3" w:rsidRDefault="00F65F4C" w:rsidP="00E35DC4">
            <w:pPr>
              <w:jc w:val="center"/>
            </w:pPr>
            <w:r>
              <w:t>квартира</w:t>
            </w:r>
          </w:p>
        </w:tc>
        <w:tc>
          <w:tcPr>
            <w:tcW w:w="710" w:type="dxa"/>
            <w:vAlign w:val="center"/>
          </w:tcPr>
          <w:p w:rsidR="00F65F4C" w:rsidRDefault="00F65F4C" w:rsidP="009D50A4">
            <w:pPr>
              <w:jc w:val="center"/>
            </w:pPr>
            <w:r>
              <w:t>59,3</w:t>
            </w:r>
          </w:p>
        </w:tc>
        <w:tc>
          <w:tcPr>
            <w:tcW w:w="933" w:type="dxa"/>
            <w:vAlign w:val="center"/>
          </w:tcPr>
          <w:p w:rsidR="00F65F4C" w:rsidRPr="000F5E30" w:rsidRDefault="00F65F4C" w:rsidP="00E35DC4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F65F4C" w:rsidRDefault="00F65F4C" w:rsidP="00541B32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F65F4C" w:rsidRPr="00390513" w:rsidRDefault="00F65F4C" w:rsidP="00A5731C">
            <w:pPr>
              <w:jc w:val="center"/>
              <w:rPr>
                <w:highlight w:val="yellow"/>
              </w:rPr>
            </w:pPr>
          </w:p>
        </w:tc>
        <w:tc>
          <w:tcPr>
            <w:tcW w:w="1275" w:type="dxa"/>
            <w:vMerge/>
            <w:vAlign w:val="center"/>
          </w:tcPr>
          <w:p w:rsidR="00F65F4C" w:rsidRDefault="00F65F4C" w:rsidP="000D59D7">
            <w:pPr>
              <w:jc w:val="center"/>
            </w:pPr>
          </w:p>
        </w:tc>
      </w:tr>
      <w:tr w:rsidR="00F65F4C" w:rsidTr="000D59D7">
        <w:tc>
          <w:tcPr>
            <w:tcW w:w="567" w:type="dxa"/>
            <w:vMerge/>
          </w:tcPr>
          <w:p w:rsidR="00F65F4C" w:rsidRDefault="00F65F4C" w:rsidP="0081407A">
            <w:pPr>
              <w:jc w:val="right"/>
            </w:pPr>
          </w:p>
        </w:tc>
        <w:tc>
          <w:tcPr>
            <w:tcW w:w="1985" w:type="dxa"/>
          </w:tcPr>
          <w:p w:rsidR="00F65F4C" w:rsidRDefault="00F65F4C" w:rsidP="008F60DA">
            <w:r>
              <w:t>супруг</w:t>
            </w:r>
          </w:p>
        </w:tc>
        <w:tc>
          <w:tcPr>
            <w:tcW w:w="2362" w:type="dxa"/>
          </w:tcPr>
          <w:p w:rsidR="00F65F4C" w:rsidRDefault="00F65F4C" w:rsidP="00A5731C"/>
        </w:tc>
        <w:tc>
          <w:tcPr>
            <w:tcW w:w="1276" w:type="dxa"/>
            <w:vAlign w:val="center"/>
          </w:tcPr>
          <w:p w:rsidR="00F65F4C" w:rsidRDefault="00F65F4C" w:rsidP="00A5731C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F65F4C" w:rsidRDefault="00F65F4C" w:rsidP="00A5731C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65F4C" w:rsidRDefault="00F65F4C" w:rsidP="00A573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  <w:vAlign w:val="center"/>
          </w:tcPr>
          <w:p w:rsidR="00F65F4C" w:rsidRDefault="00F65F4C" w:rsidP="00A5731C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F65F4C" w:rsidRPr="00AF2BC3" w:rsidRDefault="00F65F4C" w:rsidP="00A5731C">
            <w:pPr>
              <w:jc w:val="center"/>
            </w:pPr>
            <w:r>
              <w:t>квартира</w:t>
            </w:r>
          </w:p>
        </w:tc>
        <w:tc>
          <w:tcPr>
            <w:tcW w:w="710" w:type="dxa"/>
            <w:vAlign w:val="center"/>
          </w:tcPr>
          <w:p w:rsidR="00F65F4C" w:rsidRDefault="00F65F4C" w:rsidP="009D50A4">
            <w:pPr>
              <w:jc w:val="center"/>
            </w:pPr>
            <w:r>
              <w:t>59,3</w:t>
            </w:r>
          </w:p>
        </w:tc>
        <w:tc>
          <w:tcPr>
            <w:tcW w:w="933" w:type="dxa"/>
            <w:vAlign w:val="center"/>
          </w:tcPr>
          <w:p w:rsidR="00F65F4C" w:rsidRPr="000F5E30" w:rsidRDefault="00F65F4C" w:rsidP="00A5731C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F65F4C" w:rsidRDefault="00F65F4C" w:rsidP="00541B32">
            <w:pPr>
              <w:jc w:val="center"/>
            </w:pPr>
            <w:r>
              <w:t>Автомобиль «Форд Фокус»</w:t>
            </w:r>
          </w:p>
        </w:tc>
        <w:tc>
          <w:tcPr>
            <w:tcW w:w="1418" w:type="dxa"/>
            <w:vAlign w:val="center"/>
          </w:tcPr>
          <w:p w:rsidR="00F65F4C" w:rsidRPr="00390513" w:rsidRDefault="00F65F4C" w:rsidP="00390513">
            <w:pPr>
              <w:jc w:val="center"/>
              <w:rPr>
                <w:highlight w:val="yellow"/>
              </w:rPr>
            </w:pPr>
            <w:r w:rsidRPr="00A23408">
              <w:t>378853,69</w:t>
            </w:r>
          </w:p>
        </w:tc>
        <w:tc>
          <w:tcPr>
            <w:tcW w:w="1275" w:type="dxa"/>
            <w:vAlign w:val="center"/>
          </w:tcPr>
          <w:p w:rsidR="00F65F4C" w:rsidRDefault="00F65F4C" w:rsidP="000D59D7">
            <w:pPr>
              <w:jc w:val="center"/>
            </w:pPr>
            <w:r>
              <w:t>-</w:t>
            </w:r>
          </w:p>
        </w:tc>
      </w:tr>
      <w:tr w:rsidR="00F65F4C" w:rsidTr="000D59D7">
        <w:tc>
          <w:tcPr>
            <w:tcW w:w="567" w:type="dxa"/>
            <w:vMerge w:val="restart"/>
          </w:tcPr>
          <w:p w:rsidR="00F65F4C" w:rsidRDefault="00F65F4C" w:rsidP="00925BE1">
            <w:pPr>
              <w:jc w:val="right"/>
            </w:pPr>
            <w:r>
              <w:t>10</w:t>
            </w:r>
          </w:p>
        </w:tc>
        <w:tc>
          <w:tcPr>
            <w:tcW w:w="1985" w:type="dxa"/>
            <w:vMerge w:val="restart"/>
          </w:tcPr>
          <w:p w:rsidR="00F65F4C" w:rsidRDefault="00F65F4C" w:rsidP="006B0B6F">
            <w:r>
              <w:t>Дедученко Елена</w:t>
            </w:r>
          </w:p>
          <w:p w:rsidR="00F65F4C" w:rsidRDefault="00F65F4C" w:rsidP="006B0B6F">
            <w:r>
              <w:t>Константиновна</w:t>
            </w:r>
          </w:p>
        </w:tc>
        <w:tc>
          <w:tcPr>
            <w:tcW w:w="2362" w:type="dxa"/>
            <w:vMerge w:val="restart"/>
          </w:tcPr>
          <w:p w:rsidR="00F65F4C" w:rsidRDefault="00F65F4C" w:rsidP="0007318C">
            <w:r>
              <w:t>Заместитель начальника  отдела  учета исполнения бюджета -  главная бухгалтерия</w:t>
            </w:r>
          </w:p>
        </w:tc>
        <w:tc>
          <w:tcPr>
            <w:tcW w:w="1276" w:type="dxa"/>
            <w:vAlign w:val="center"/>
          </w:tcPr>
          <w:p w:rsidR="00F65F4C" w:rsidRDefault="00F65F4C" w:rsidP="006B0B6F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F65F4C" w:rsidRDefault="00F65F4C" w:rsidP="006B0B6F">
            <w:pPr>
              <w:jc w:val="center"/>
            </w:pPr>
            <w:r>
              <w:t>общая долевая</w:t>
            </w:r>
          </w:p>
          <w:p w:rsidR="00F65F4C" w:rsidRDefault="00F65F4C" w:rsidP="006B0B6F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F65F4C" w:rsidRDefault="00F65F4C" w:rsidP="006B0B6F">
            <w:pPr>
              <w:jc w:val="center"/>
            </w:pPr>
            <w:r>
              <w:t>49,0</w:t>
            </w:r>
          </w:p>
        </w:tc>
        <w:tc>
          <w:tcPr>
            <w:tcW w:w="933" w:type="dxa"/>
            <w:vAlign w:val="center"/>
          </w:tcPr>
          <w:p w:rsidR="00F65F4C" w:rsidRDefault="00F65F4C" w:rsidP="006B0B6F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65F4C" w:rsidRDefault="00F65F4C" w:rsidP="006B0B6F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5F4C" w:rsidRDefault="00F65F4C" w:rsidP="006B0B6F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Default="00F65F4C" w:rsidP="006B0B6F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65F4C" w:rsidRPr="00432052" w:rsidRDefault="00F65F4C" w:rsidP="006B0B6F">
            <w:pPr>
              <w:jc w:val="center"/>
            </w:pPr>
            <w:r>
              <w:t xml:space="preserve">Автомобиль «Лада </w:t>
            </w:r>
            <w:r>
              <w:rPr>
                <w:lang w:val="en-US"/>
              </w:rPr>
              <w:t>XRAY</w:t>
            </w:r>
            <w:r>
              <w:t>»</w:t>
            </w:r>
          </w:p>
        </w:tc>
        <w:tc>
          <w:tcPr>
            <w:tcW w:w="1418" w:type="dxa"/>
            <w:vAlign w:val="center"/>
          </w:tcPr>
          <w:p w:rsidR="00F65F4C" w:rsidRDefault="00F65F4C" w:rsidP="00F83202">
            <w:pPr>
              <w:jc w:val="center"/>
            </w:pPr>
            <w:r w:rsidRPr="00062617">
              <w:t>471411,34</w:t>
            </w:r>
          </w:p>
        </w:tc>
        <w:tc>
          <w:tcPr>
            <w:tcW w:w="1275" w:type="dxa"/>
            <w:vAlign w:val="center"/>
          </w:tcPr>
          <w:p w:rsidR="00F65F4C" w:rsidRDefault="00F65F4C" w:rsidP="000D59D7">
            <w:pPr>
              <w:jc w:val="center"/>
            </w:pPr>
          </w:p>
        </w:tc>
      </w:tr>
      <w:tr w:rsidR="00F65F4C" w:rsidTr="000D59D7">
        <w:tc>
          <w:tcPr>
            <w:tcW w:w="567" w:type="dxa"/>
            <w:vMerge/>
          </w:tcPr>
          <w:p w:rsidR="00F65F4C" w:rsidRDefault="00F65F4C" w:rsidP="006B0B6F"/>
        </w:tc>
        <w:tc>
          <w:tcPr>
            <w:tcW w:w="1985" w:type="dxa"/>
            <w:vMerge/>
          </w:tcPr>
          <w:p w:rsidR="00F65F4C" w:rsidRDefault="00F65F4C" w:rsidP="006B0B6F"/>
        </w:tc>
        <w:tc>
          <w:tcPr>
            <w:tcW w:w="2362" w:type="dxa"/>
            <w:vMerge/>
          </w:tcPr>
          <w:p w:rsidR="00F65F4C" w:rsidRDefault="00F65F4C" w:rsidP="006B0B6F"/>
        </w:tc>
        <w:tc>
          <w:tcPr>
            <w:tcW w:w="1276" w:type="dxa"/>
            <w:vAlign w:val="center"/>
          </w:tcPr>
          <w:p w:rsidR="00F65F4C" w:rsidRDefault="00F65F4C" w:rsidP="006B0B6F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F65F4C" w:rsidRDefault="00F65F4C" w:rsidP="006B0B6F">
            <w:pPr>
              <w:jc w:val="center"/>
            </w:pPr>
            <w:r>
              <w:t>общая долевая</w:t>
            </w:r>
          </w:p>
          <w:p w:rsidR="00F65F4C" w:rsidRDefault="00F65F4C" w:rsidP="006B0B6F">
            <w:pPr>
              <w:jc w:val="center"/>
            </w:pPr>
            <w:r>
              <w:t>(1/3)</w:t>
            </w:r>
          </w:p>
        </w:tc>
        <w:tc>
          <w:tcPr>
            <w:tcW w:w="776" w:type="dxa"/>
            <w:vAlign w:val="center"/>
          </w:tcPr>
          <w:p w:rsidR="00F65F4C" w:rsidRPr="006724AF" w:rsidRDefault="00F65F4C" w:rsidP="00ED50FA">
            <w:pPr>
              <w:jc w:val="center"/>
              <w:rPr>
                <w:highlight w:val="yellow"/>
              </w:rPr>
            </w:pPr>
            <w:r w:rsidRPr="00ED50FA">
              <w:t>4</w:t>
            </w:r>
            <w:r>
              <w:t>3</w:t>
            </w:r>
            <w:r w:rsidRPr="00ED50FA">
              <w:t>,</w:t>
            </w:r>
            <w:r>
              <w:t>2</w:t>
            </w:r>
          </w:p>
        </w:tc>
        <w:tc>
          <w:tcPr>
            <w:tcW w:w="933" w:type="dxa"/>
            <w:vAlign w:val="center"/>
          </w:tcPr>
          <w:p w:rsidR="00F65F4C" w:rsidRDefault="00F65F4C" w:rsidP="006B0B6F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65F4C" w:rsidRDefault="00F65F4C" w:rsidP="006B0B6F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5F4C" w:rsidRDefault="00F65F4C" w:rsidP="006B0B6F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Default="00F65F4C" w:rsidP="006B0B6F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65F4C" w:rsidRDefault="00F65F4C" w:rsidP="006B0B6F">
            <w:pPr>
              <w:jc w:val="center"/>
            </w:pPr>
          </w:p>
        </w:tc>
        <w:tc>
          <w:tcPr>
            <w:tcW w:w="1418" w:type="dxa"/>
            <w:vAlign w:val="center"/>
          </w:tcPr>
          <w:p w:rsidR="00F65F4C" w:rsidRDefault="00F65F4C" w:rsidP="006B0B6F">
            <w:pPr>
              <w:jc w:val="center"/>
            </w:pPr>
          </w:p>
        </w:tc>
        <w:tc>
          <w:tcPr>
            <w:tcW w:w="1275" w:type="dxa"/>
            <w:vAlign w:val="center"/>
          </w:tcPr>
          <w:p w:rsidR="00F65F4C" w:rsidRDefault="00F65F4C" w:rsidP="000D59D7">
            <w:pPr>
              <w:jc w:val="center"/>
            </w:pPr>
          </w:p>
        </w:tc>
      </w:tr>
      <w:tr w:rsidR="00F65F4C" w:rsidTr="000D59D7">
        <w:tc>
          <w:tcPr>
            <w:tcW w:w="567" w:type="dxa"/>
            <w:vMerge/>
          </w:tcPr>
          <w:p w:rsidR="00F65F4C" w:rsidRDefault="00F65F4C" w:rsidP="006B0B6F"/>
        </w:tc>
        <w:tc>
          <w:tcPr>
            <w:tcW w:w="1985" w:type="dxa"/>
          </w:tcPr>
          <w:p w:rsidR="00F65F4C" w:rsidRDefault="00F65F4C" w:rsidP="006B0B6F">
            <w:r>
              <w:t>супруг</w:t>
            </w:r>
          </w:p>
        </w:tc>
        <w:tc>
          <w:tcPr>
            <w:tcW w:w="2362" w:type="dxa"/>
          </w:tcPr>
          <w:p w:rsidR="00F65F4C" w:rsidRDefault="00F65F4C" w:rsidP="006B0B6F"/>
        </w:tc>
        <w:tc>
          <w:tcPr>
            <w:tcW w:w="1276" w:type="dxa"/>
            <w:vAlign w:val="center"/>
          </w:tcPr>
          <w:p w:rsidR="00F65F4C" w:rsidRDefault="00F65F4C" w:rsidP="00F606B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F65F4C" w:rsidRDefault="00F65F4C" w:rsidP="00F606B8">
            <w:pPr>
              <w:jc w:val="center"/>
            </w:pPr>
            <w:r>
              <w:t>общая долевая</w:t>
            </w:r>
          </w:p>
          <w:p w:rsidR="00F65F4C" w:rsidRDefault="00F65F4C" w:rsidP="00F606B8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F65F4C" w:rsidRDefault="00F65F4C" w:rsidP="00F606B8">
            <w:pPr>
              <w:jc w:val="center"/>
            </w:pPr>
            <w:r>
              <w:t>49,0</w:t>
            </w:r>
          </w:p>
        </w:tc>
        <w:tc>
          <w:tcPr>
            <w:tcW w:w="933" w:type="dxa"/>
            <w:vAlign w:val="center"/>
          </w:tcPr>
          <w:p w:rsidR="00F65F4C" w:rsidRDefault="00F65F4C" w:rsidP="00F606B8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65F4C" w:rsidRDefault="00F65F4C" w:rsidP="00F606B8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5F4C" w:rsidRDefault="00F65F4C" w:rsidP="00F606B8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Default="00F65F4C" w:rsidP="00F606B8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65F4C" w:rsidRDefault="00F65F4C" w:rsidP="00F606B8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F65F4C" w:rsidRDefault="00F65F4C" w:rsidP="006B6D62">
            <w:pPr>
              <w:jc w:val="center"/>
            </w:pPr>
            <w:r w:rsidRPr="00062617">
              <w:t>1154959,28</w:t>
            </w:r>
          </w:p>
        </w:tc>
        <w:tc>
          <w:tcPr>
            <w:tcW w:w="1275" w:type="dxa"/>
            <w:vAlign w:val="center"/>
          </w:tcPr>
          <w:p w:rsidR="00F65F4C" w:rsidRDefault="00F65F4C" w:rsidP="000D59D7">
            <w:pPr>
              <w:jc w:val="center"/>
            </w:pPr>
          </w:p>
        </w:tc>
      </w:tr>
      <w:tr w:rsidR="00F65F4C" w:rsidTr="000D59D7">
        <w:tc>
          <w:tcPr>
            <w:tcW w:w="567" w:type="dxa"/>
            <w:vMerge/>
          </w:tcPr>
          <w:p w:rsidR="00F65F4C" w:rsidRDefault="00F65F4C" w:rsidP="006B0B6F"/>
        </w:tc>
        <w:tc>
          <w:tcPr>
            <w:tcW w:w="1985" w:type="dxa"/>
          </w:tcPr>
          <w:p w:rsidR="00F65F4C" w:rsidRDefault="00F65F4C" w:rsidP="006B0B6F">
            <w:r>
              <w:t>несовершеннолетний ребенок</w:t>
            </w:r>
          </w:p>
        </w:tc>
        <w:tc>
          <w:tcPr>
            <w:tcW w:w="2362" w:type="dxa"/>
          </w:tcPr>
          <w:p w:rsidR="00F65F4C" w:rsidRDefault="00F65F4C" w:rsidP="006B0B6F"/>
        </w:tc>
        <w:tc>
          <w:tcPr>
            <w:tcW w:w="1276" w:type="dxa"/>
            <w:vAlign w:val="center"/>
          </w:tcPr>
          <w:p w:rsidR="00F65F4C" w:rsidRDefault="00F65F4C" w:rsidP="006B0B6F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F65F4C" w:rsidRDefault="00F65F4C" w:rsidP="006B0B6F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65F4C" w:rsidRDefault="00F65F4C" w:rsidP="006B0B6F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Default="00F65F4C" w:rsidP="006B0B6F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65F4C" w:rsidRDefault="00F65F4C" w:rsidP="006B0B6F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F65F4C" w:rsidRDefault="00F65F4C" w:rsidP="006B0B6F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F65F4C" w:rsidRDefault="00F65F4C" w:rsidP="000D59D7">
            <w:pPr>
              <w:jc w:val="center"/>
            </w:pPr>
          </w:p>
        </w:tc>
      </w:tr>
      <w:tr w:rsidR="00F65F4C" w:rsidTr="000D59D7">
        <w:tc>
          <w:tcPr>
            <w:tcW w:w="567" w:type="dxa"/>
            <w:vMerge w:val="restart"/>
          </w:tcPr>
          <w:p w:rsidR="00F65F4C" w:rsidRDefault="00F65F4C" w:rsidP="00432052">
            <w:pPr>
              <w:jc w:val="right"/>
            </w:pPr>
            <w:r>
              <w:t>11</w:t>
            </w:r>
          </w:p>
        </w:tc>
        <w:tc>
          <w:tcPr>
            <w:tcW w:w="1985" w:type="dxa"/>
          </w:tcPr>
          <w:p w:rsidR="00F65F4C" w:rsidRDefault="00F65F4C" w:rsidP="004E332D">
            <w:r>
              <w:t>Торбина Ирина Александровна</w:t>
            </w:r>
          </w:p>
        </w:tc>
        <w:tc>
          <w:tcPr>
            <w:tcW w:w="2362" w:type="dxa"/>
          </w:tcPr>
          <w:p w:rsidR="00F65F4C" w:rsidRDefault="00F65F4C" w:rsidP="004E332D">
            <w:r>
              <w:t>главный специалист отдела учета исполнения бюджета – главная бухгалтерия</w:t>
            </w:r>
          </w:p>
        </w:tc>
        <w:tc>
          <w:tcPr>
            <w:tcW w:w="1276" w:type="dxa"/>
            <w:vAlign w:val="center"/>
          </w:tcPr>
          <w:p w:rsidR="00F65F4C" w:rsidRDefault="00F65F4C" w:rsidP="004E332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F65F4C" w:rsidRDefault="00F65F4C" w:rsidP="004E332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F65F4C" w:rsidRDefault="00F65F4C" w:rsidP="004E332D">
            <w:pPr>
              <w:jc w:val="center"/>
            </w:pPr>
            <w:r>
              <w:t>69,1</w:t>
            </w:r>
          </w:p>
        </w:tc>
        <w:tc>
          <w:tcPr>
            <w:tcW w:w="933" w:type="dxa"/>
            <w:vAlign w:val="center"/>
          </w:tcPr>
          <w:p w:rsidR="00F65F4C" w:rsidRDefault="00F65F4C" w:rsidP="004E332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65F4C" w:rsidRDefault="00F65F4C" w:rsidP="007C1FB3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5F4C" w:rsidRDefault="00F65F4C" w:rsidP="007C1FB3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Default="00F65F4C" w:rsidP="007C1FB3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65F4C" w:rsidRPr="00B4487C" w:rsidRDefault="00F65F4C" w:rsidP="00B4487C">
            <w:pPr>
              <w:jc w:val="center"/>
            </w:pPr>
            <w:r>
              <w:t xml:space="preserve">Автомобиль </w:t>
            </w:r>
            <w:r w:rsidR="00B4487C">
              <w:t xml:space="preserve">ХЕНДЭ </w:t>
            </w:r>
            <w:r w:rsidR="00B4487C">
              <w:rPr>
                <w:lang w:val="en-US"/>
              </w:rPr>
              <w:t>Elantra</w:t>
            </w:r>
          </w:p>
        </w:tc>
        <w:tc>
          <w:tcPr>
            <w:tcW w:w="1418" w:type="dxa"/>
            <w:vAlign w:val="center"/>
          </w:tcPr>
          <w:p w:rsidR="00F65F4C" w:rsidRDefault="002569C4" w:rsidP="00A95568">
            <w:pPr>
              <w:jc w:val="center"/>
            </w:pPr>
            <w:r>
              <w:t>444627,76</w:t>
            </w:r>
          </w:p>
        </w:tc>
        <w:tc>
          <w:tcPr>
            <w:tcW w:w="1275" w:type="dxa"/>
            <w:vAlign w:val="center"/>
          </w:tcPr>
          <w:p w:rsidR="00F65F4C" w:rsidRDefault="00F65F4C" w:rsidP="004E332D">
            <w:pPr>
              <w:jc w:val="center"/>
            </w:pPr>
            <w:r>
              <w:t>-</w:t>
            </w:r>
          </w:p>
        </w:tc>
      </w:tr>
      <w:tr w:rsidR="00F65F4C" w:rsidTr="000D59D7">
        <w:tc>
          <w:tcPr>
            <w:tcW w:w="567" w:type="dxa"/>
            <w:vMerge/>
          </w:tcPr>
          <w:p w:rsidR="00F65F4C" w:rsidRDefault="00F65F4C" w:rsidP="004E332D"/>
        </w:tc>
        <w:tc>
          <w:tcPr>
            <w:tcW w:w="1985" w:type="dxa"/>
          </w:tcPr>
          <w:p w:rsidR="00F65F4C" w:rsidRDefault="00F65F4C" w:rsidP="004E332D">
            <w:r>
              <w:t>супруг</w:t>
            </w:r>
          </w:p>
        </w:tc>
        <w:tc>
          <w:tcPr>
            <w:tcW w:w="2362" w:type="dxa"/>
          </w:tcPr>
          <w:p w:rsidR="00F65F4C" w:rsidRDefault="00F65F4C" w:rsidP="004E332D"/>
        </w:tc>
        <w:tc>
          <w:tcPr>
            <w:tcW w:w="1276" w:type="dxa"/>
            <w:vAlign w:val="center"/>
          </w:tcPr>
          <w:p w:rsidR="00F65F4C" w:rsidRDefault="00F65F4C" w:rsidP="004E332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F65F4C" w:rsidRDefault="00F65F4C" w:rsidP="004E332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65F4C" w:rsidRDefault="00F65F4C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Pr="000F5E30" w:rsidRDefault="00F65F4C" w:rsidP="004E332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65F4C" w:rsidRPr="001E7469" w:rsidRDefault="00F65F4C" w:rsidP="004E332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F65F4C" w:rsidRDefault="00B4487C" w:rsidP="001E360F">
            <w:pPr>
              <w:jc w:val="center"/>
            </w:pPr>
            <w:r>
              <w:t>345337,72</w:t>
            </w:r>
          </w:p>
        </w:tc>
        <w:tc>
          <w:tcPr>
            <w:tcW w:w="1275" w:type="dxa"/>
            <w:vAlign w:val="center"/>
          </w:tcPr>
          <w:p w:rsidR="00F65F4C" w:rsidRDefault="00F65F4C" w:rsidP="004E332D">
            <w:pPr>
              <w:jc w:val="center"/>
            </w:pPr>
            <w:r>
              <w:t>-</w:t>
            </w:r>
          </w:p>
        </w:tc>
      </w:tr>
      <w:tr w:rsidR="00F65F4C" w:rsidTr="000D59D7">
        <w:tc>
          <w:tcPr>
            <w:tcW w:w="567" w:type="dxa"/>
            <w:vMerge/>
          </w:tcPr>
          <w:p w:rsidR="00F65F4C" w:rsidRDefault="00F65F4C" w:rsidP="004E332D"/>
        </w:tc>
        <w:tc>
          <w:tcPr>
            <w:tcW w:w="1985" w:type="dxa"/>
          </w:tcPr>
          <w:p w:rsidR="00F65F4C" w:rsidRPr="005C712E" w:rsidRDefault="00F65F4C" w:rsidP="004E332D">
            <w:r>
              <w:t>несовершеннолетний ребенок</w:t>
            </w:r>
          </w:p>
        </w:tc>
        <w:tc>
          <w:tcPr>
            <w:tcW w:w="2362" w:type="dxa"/>
          </w:tcPr>
          <w:p w:rsidR="00F65F4C" w:rsidRDefault="00F65F4C" w:rsidP="004E332D"/>
        </w:tc>
        <w:tc>
          <w:tcPr>
            <w:tcW w:w="1276" w:type="dxa"/>
            <w:vAlign w:val="center"/>
          </w:tcPr>
          <w:p w:rsidR="00F65F4C" w:rsidRDefault="00F65F4C" w:rsidP="004E332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F65F4C" w:rsidRDefault="00F65F4C" w:rsidP="004E332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65F4C" w:rsidRDefault="00F65F4C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Pr="000F5E30" w:rsidRDefault="00F65F4C" w:rsidP="004E332D">
            <w:pPr>
              <w:jc w:val="center"/>
            </w:pPr>
          </w:p>
        </w:tc>
        <w:tc>
          <w:tcPr>
            <w:tcW w:w="1268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65F4C" w:rsidRDefault="00F65F4C" w:rsidP="004E332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F65F4C" w:rsidRDefault="00F65F4C" w:rsidP="004E332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65F4C" w:rsidRDefault="00F65F4C" w:rsidP="004E332D">
            <w:pPr>
              <w:jc w:val="center"/>
            </w:pPr>
            <w:r>
              <w:t>-</w:t>
            </w:r>
          </w:p>
        </w:tc>
      </w:tr>
      <w:tr w:rsidR="00F65F4C" w:rsidTr="000D59D7">
        <w:tc>
          <w:tcPr>
            <w:tcW w:w="567" w:type="dxa"/>
            <w:vMerge/>
          </w:tcPr>
          <w:p w:rsidR="00F65F4C" w:rsidRDefault="00F65F4C" w:rsidP="004E332D"/>
        </w:tc>
        <w:tc>
          <w:tcPr>
            <w:tcW w:w="1985" w:type="dxa"/>
          </w:tcPr>
          <w:p w:rsidR="00F65F4C" w:rsidRPr="005C712E" w:rsidRDefault="00F65F4C" w:rsidP="004E332D">
            <w:r>
              <w:t>несовершеннолетний ребенок</w:t>
            </w:r>
          </w:p>
        </w:tc>
        <w:tc>
          <w:tcPr>
            <w:tcW w:w="2362" w:type="dxa"/>
          </w:tcPr>
          <w:p w:rsidR="00F65F4C" w:rsidRDefault="00F65F4C" w:rsidP="004E332D"/>
        </w:tc>
        <w:tc>
          <w:tcPr>
            <w:tcW w:w="1276" w:type="dxa"/>
            <w:vAlign w:val="center"/>
          </w:tcPr>
          <w:p w:rsidR="00F65F4C" w:rsidRDefault="00F65F4C" w:rsidP="004E332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F65F4C" w:rsidRDefault="00F65F4C" w:rsidP="004E332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F65F4C" w:rsidRDefault="00F65F4C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Pr="000F5E30" w:rsidRDefault="00F65F4C" w:rsidP="004E332D">
            <w:pPr>
              <w:jc w:val="center"/>
            </w:pPr>
          </w:p>
        </w:tc>
        <w:tc>
          <w:tcPr>
            <w:tcW w:w="1268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5F4C" w:rsidRDefault="00F65F4C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F65F4C" w:rsidRDefault="00F65F4C" w:rsidP="004E332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F65F4C" w:rsidRDefault="00F65F4C" w:rsidP="004E332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65F4C" w:rsidRDefault="00F65F4C" w:rsidP="004E332D">
            <w:pPr>
              <w:jc w:val="center"/>
            </w:pPr>
            <w:r>
              <w:t>-</w:t>
            </w:r>
          </w:p>
        </w:tc>
      </w:tr>
    </w:tbl>
    <w:p w:rsidR="00E95BC0" w:rsidRDefault="00E95BC0"/>
    <w:p w:rsidR="00BC01BB" w:rsidRDefault="00BC01BB"/>
    <w:sectPr w:rsidR="00BC01BB" w:rsidSect="00F00016">
      <w:headerReference w:type="default" r:id="rId7"/>
      <w:pgSz w:w="16838" w:h="11906" w:orient="landscape"/>
      <w:pgMar w:top="1701" w:right="851" w:bottom="851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819" w:rsidRDefault="00FC2819" w:rsidP="00723859">
      <w:r>
        <w:separator/>
      </w:r>
    </w:p>
  </w:endnote>
  <w:endnote w:type="continuationSeparator" w:id="0">
    <w:p w:rsidR="00FC2819" w:rsidRDefault="00FC2819" w:rsidP="00723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819" w:rsidRDefault="00FC2819" w:rsidP="00723859">
      <w:r>
        <w:separator/>
      </w:r>
    </w:p>
  </w:footnote>
  <w:footnote w:type="continuationSeparator" w:id="0">
    <w:p w:rsidR="00FC2819" w:rsidRDefault="00FC2819" w:rsidP="00723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633" w:rsidRDefault="00856633" w:rsidP="00723859">
    <w:pPr>
      <w:pStyle w:val="a4"/>
      <w:jc w:val="center"/>
    </w:pPr>
    <w:r>
      <w:t>Информация о доходах, расходах, об имуществе и обязательствах имущественного характера муниципальных служащих</w:t>
    </w:r>
    <w:r w:rsidRPr="00196B9E">
      <w:t xml:space="preserve"> </w:t>
    </w:r>
  </w:p>
  <w:p w:rsidR="00856633" w:rsidRPr="00723859" w:rsidRDefault="00856633" w:rsidP="00723859">
    <w:pPr>
      <w:pStyle w:val="a4"/>
      <w:jc w:val="center"/>
    </w:pPr>
    <w:r>
      <w:t>Департамента финансов Администрации города Шахты, их супруги (супруга) и несовершеннолетних детей за 2019 год.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characterSpacingControl w:val="doNotCompress"/>
  <w:hdrShapeDefaults>
    <o:shapedefaults v:ext="edit" spidmax="152578"/>
  </w:hdrShapeDefaults>
  <w:footnotePr>
    <w:footnote w:id="-1"/>
    <w:footnote w:id="0"/>
  </w:footnotePr>
  <w:endnotePr>
    <w:endnote w:id="-1"/>
    <w:endnote w:id="0"/>
  </w:endnotePr>
  <w:compat/>
  <w:rsids>
    <w:rsidRoot w:val="00723859"/>
    <w:rsid w:val="000013DB"/>
    <w:rsid w:val="0000265A"/>
    <w:rsid w:val="000127D1"/>
    <w:rsid w:val="000133D9"/>
    <w:rsid w:val="000160E3"/>
    <w:rsid w:val="00023F15"/>
    <w:rsid w:val="00026CC1"/>
    <w:rsid w:val="00032592"/>
    <w:rsid w:val="00033FD6"/>
    <w:rsid w:val="00034C92"/>
    <w:rsid w:val="00036F60"/>
    <w:rsid w:val="00040F77"/>
    <w:rsid w:val="00043B91"/>
    <w:rsid w:val="00061F2D"/>
    <w:rsid w:val="00062617"/>
    <w:rsid w:val="000634E9"/>
    <w:rsid w:val="00064712"/>
    <w:rsid w:val="00065B6A"/>
    <w:rsid w:val="000716B5"/>
    <w:rsid w:val="00071745"/>
    <w:rsid w:val="0007318C"/>
    <w:rsid w:val="00074B99"/>
    <w:rsid w:val="00075DFB"/>
    <w:rsid w:val="00076A0B"/>
    <w:rsid w:val="0008043B"/>
    <w:rsid w:val="00081F11"/>
    <w:rsid w:val="000839C9"/>
    <w:rsid w:val="00084E35"/>
    <w:rsid w:val="000919F2"/>
    <w:rsid w:val="00093066"/>
    <w:rsid w:val="0009448E"/>
    <w:rsid w:val="000968F5"/>
    <w:rsid w:val="000A0B37"/>
    <w:rsid w:val="000A527D"/>
    <w:rsid w:val="000A53AE"/>
    <w:rsid w:val="000A5C00"/>
    <w:rsid w:val="000B069A"/>
    <w:rsid w:val="000B09E8"/>
    <w:rsid w:val="000B4054"/>
    <w:rsid w:val="000B756B"/>
    <w:rsid w:val="000C0C0B"/>
    <w:rsid w:val="000C1314"/>
    <w:rsid w:val="000C30A8"/>
    <w:rsid w:val="000C57A1"/>
    <w:rsid w:val="000C6284"/>
    <w:rsid w:val="000C69FC"/>
    <w:rsid w:val="000C7EF0"/>
    <w:rsid w:val="000D0902"/>
    <w:rsid w:val="000D59D7"/>
    <w:rsid w:val="000D65EB"/>
    <w:rsid w:val="000D6841"/>
    <w:rsid w:val="000E0F7B"/>
    <w:rsid w:val="000E3671"/>
    <w:rsid w:val="000E6706"/>
    <w:rsid w:val="000E79F1"/>
    <w:rsid w:val="000F03F1"/>
    <w:rsid w:val="000F0A03"/>
    <w:rsid w:val="000F1F01"/>
    <w:rsid w:val="000F3FC6"/>
    <w:rsid w:val="000F3FD9"/>
    <w:rsid w:val="000F4459"/>
    <w:rsid w:val="000F51C6"/>
    <w:rsid w:val="000F5E30"/>
    <w:rsid w:val="000F6BFC"/>
    <w:rsid w:val="001067CE"/>
    <w:rsid w:val="0011507F"/>
    <w:rsid w:val="00124928"/>
    <w:rsid w:val="0012729C"/>
    <w:rsid w:val="00132D6E"/>
    <w:rsid w:val="001370DA"/>
    <w:rsid w:val="00142277"/>
    <w:rsid w:val="001430A3"/>
    <w:rsid w:val="0014716E"/>
    <w:rsid w:val="00150D33"/>
    <w:rsid w:val="001570B0"/>
    <w:rsid w:val="001572FE"/>
    <w:rsid w:val="001611BF"/>
    <w:rsid w:val="00161A76"/>
    <w:rsid w:val="00161DE3"/>
    <w:rsid w:val="00163355"/>
    <w:rsid w:val="001678EA"/>
    <w:rsid w:val="00170225"/>
    <w:rsid w:val="0017189F"/>
    <w:rsid w:val="00175820"/>
    <w:rsid w:val="0019111F"/>
    <w:rsid w:val="001929E8"/>
    <w:rsid w:val="001946FF"/>
    <w:rsid w:val="001966A0"/>
    <w:rsid w:val="00196B9E"/>
    <w:rsid w:val="001978A1"/>
    <w:rsid w:val="001A14DD"/>
    <w:rsid w:val="001A2E50"/>
    <w:rsid w:val="001A3A38"/>
    <w:rsid w:val="001A4A6F"/>
    <w:rsid w:val="001B1F46"/>
    <w:rsid w:val="001B2903"/>
    <w:rsid w:val="001B2E0F"/>
    <w:rsid w:val="001B306A"/>
    <w:rsid w:val="001B690E"/>
    <w:rsid w:val="001C10F1"/>
    <w:rsid w:val="001C148B"/>
    <w:rsid w:val="001C3EE5"/>
    <w:rsid w:val="001C5E63"/>
    <w:rsid w:val="001C75CC"/>
    <w:rsid w:val="001D0EE3"/>
    <w:rsid w:val="001D3120"/>
    <w:rsid w:val="001D494C"/>
    <w:rsid w:val="001E1225"/>
    <w:rsid w:val="001E360F"/>
    <w:rsid w:val="001E3CD7"/>
    <w:rsid w:val="001E7469"/>
    <w:rsid w:val="0020345B"/>
    <w:rsid w:val="00205DB8"/>
    <w:rsid w:val="0020753C"/>
    <w:rsid w:val="00211D55"/>
    <w:rsid w:val="002125AC"/>
    <w:rsid w:val="0021635C"/>
    <w:rsid w:val="00220DAC"/>
    <w:rsid w:val="002231C6"/>
    <w:rsid w:val="002234A3"/>
    <w:rsid w:val="00223ED8"/>
    <w:rsid w:val="0022468F"/>
    <w:rsid w:val="002269AE"/>
    <w:rsid w:val="00226F47"/>
    <w:rsid w:val="002323D6"/>
    <w:rsid w:val="00232CD6"/>
    <w:rsid w:val="00234EEE"/>
    <w:rsid w:val="002364CF"/>
    <w:rsid w:val="00237364"/>
    <w:rsid w:val="0023757A"/>
    <w:rsid w:val="00242117"/>
    <w:rsid w:val="00244B5C"/>
    <w:rsid w:val="002502DA"/>
    <w:rsid w:val="0025066C"/>
    <w:rsid w:val="00252995"/>
    <w:rsid w:val="0025490D"/>
    <w:rsid w:val="002565C9"/>
    <w:rsid w:val="002569C4"/>
    <w:rsid w:val="0026154A"/>
    <w:rsid w:val="002625DA"/>
    <w:rsid w:val="002649D1"/>
    <w:rsid w:val="00265D79"/>
    <w:rsid w:val="002660EB"/>
    <w:rsid w:val="002A2D6C"/>
    <w:rsid w:val="002A527E"/>
    <w:rsid w:val="002B0097"/>
    <w:rsid w:val="002B1999"/>
    <w:rsid w:val="002B314B"/>
    <w:rsid w:val="002B4818"/>
    <w:rsid w:val="002B69EE"/>
    <w:rsid w:val="002B6B0A"/>
    <w:rsid w:val="002B7E50"/>
    <w:rsid w:val="002C33A8"/>
    <w:rsid w:val="002D132B"/>
    <w:rsid w:val="002D5937"/>
    <w:rsid w:val="002D62ED"/>
    <w:rsid w:val="002E4235"/>
    <w:rsid w:val="002E4C8A"/>
    <w:rsid w:val="002E7BF1"/>
    <w:rsid w:val="002F031A"/>
    <w:rsid w:val="002F1F61"/>
    <w:rsid w:val="002F212F"/>
    <w:rsid w:val="002F2C2D"/>
    <w:rsid w:val="002F35B1"/>
    <w:rsid w:val="00300435"/>
    <w:rsid w:val="0030558D"/>
    <w:rsid w:val="003064A6"/>
    <w:rsid w:val="003148FB"/>
    <w:rsid w:val="00314A61"/>
    <w:rsid w:val="00320D61"/>
    <w:rsid w:val="0032139F"/>
    <w:rsid w:val="00324EBA"/>
    <w:rsid w:val="003255E8"/>
    <w:rsid w:val="00326390"/>
    <w:rsid w:val="00332E19"/>
    <w:rsid w:val="00333676"/>
    <w:rsid w:val="00340545"/>
    <w:rsid w:val="003433AF"/>
    <w:rsid w:val="00350FED"/>
    <w:rsid w:val="0035163A"/>
    <w:rsid w:val="00352F61"/>
    <w:rsid w:val="00357B9A"/>
    <w:rsid w:val="00360BE4"/>
    <w:rsid w:val="00361596"/>
    <w:rsid w:val="00363349"/>
    <w:rsid w:val="00370A3A"/>
    <w:rsid w:val="00372AA2"/>
    <w:rsid w:val="00374DED"/>
    <w:rsid w:val="0038530C"/>
    <w:rsid w:val="00390513"/>
    <w:rsid w:val="003947BD"/>
    <w:rsid w:val="00394AF5"/>
    <w:rsid w:val="00394B33"/>
    <w:rsid w:val="00397584"/>
    <w:rsid w:val="003A1652"/>
    <w:rsid w:val="003A5730"/>
    <w:rsid w:val="003A754B"/>
    <w:rsid w:val="003A7CEA"/>
    <w:rsid w:val="003B2237"/>
    <w:rsid w:val="003B2C57"/>
    <w:rsid w:val="003B39DB"/>
    <w:rsid w:val="003B78A3"/>
    <w:rsid w:val="003C0AA1"/>
    <w:rsid w:val="003C12E0"/>
    <w:rsid w:val="003C4C18"/>
    <w:rsid w:val="003C5BA2"/>
    <w:rsid w:val="003D00D0"/>
    <w:rsid w:val="003D0DF6"/>
    <w:rsid w:val="003D20B4"/>
    <w:rsid w:val="003D3D73"/>
    <w:rsid w:val="003E4CA8"/>
    <w:rsid w:val="003E7314"/>
    <w:rsid w:val="003F0C2C"/>
    <w:rsid w:val="003F1878"/>
    <w:rsid w:val="00404613"/>
    <w:rsid w:val="00404646"/>
    <w:rsid w:val="00404652"/>
    <w:rsid w:val="00406073"/>
    <w:rsid w:val="00406EC8"/>
    <w:rsid w:val="00410C70"/>
    <w:rsid w:val="0041283C"/>
    <w:rsid w:val="0041523E"/>
    <w:rsid w:val="0041543B"/>
    <w:rsid w:val="00422866"/>
    <w:rsid w:val="00424102"/>
    <w:rsid w:val="00424E49"/>
    <w:rsid w:val="00430B31"/>
    <w:rsid w:val="00431919"/>
    <w:rsid w:val="00432052"/>
    <w:rsid w:val="0043381A"/>
    <w:rsid w:val="00434F03"/>
    <w:rsid w:val="004407C1"/>
    <w:rsid w:val="0044166F"/>
    <w:rsid w:val="0044289C"/>
    <w:rsid w:val="00447CD4"/>
    <w:rsid w:val="0045049D"/>
    <w:rsid w:val="00452DBD"/>
    <w:rsid w:val="00470EA4"/>
    <w:rsid w:val="00471426"/>
    <w:rsid w:val="00474DB6"/>
    <w:rsid w:val="004759FA"/>
    <w:rsid w:val="00476654"/>
    <w:rsid w:val="00482AEF"/>
    <w:rsid w:val="00484D76"/>
    <w:rsid w:val="004905EE"/>
    <w:rsid w:val="00491DFC"/>
    <w:rsid w:val="004948A3"/>
    <w:rsid w:val="00495E21"/>
    <w:rsid w:val="004A2D02"/>
    <w:rsid w:val="004A3220"/>
    <w:rsid w:val="004A6454"/>
    <w:rsid w:val="004A67C6"/>
    <w:rsid w:val="004A75C8"/>
    <w:rsid w:val="004B3989"/>
    <w:rsid w:val="004B48DA"/>
    <w:rsid w:val="004B75B9"/>
    <w:rsid w:val="004C1648"/>
    <w:rsid w:val="004C3538"/>
    <w:rsid w:val="004D19C7"/>
    <w:rsid w:val="004D6BEB"/>
    <w:rsid w:val="004E1791"/>
    <w:rsid w:val="004E332D"/>
    <w:rsid w:val="004E69A7"/>
    <w:rsid w:val="004F0BD0"/>
    <w:rsid w:val="004F2250"/>
    <w:rsid w:val="004F65CC"/>
    <w:rsid w:val="00502303"/>
    <w:rsid w:val="005052A5"/>
    <w:rsid w:val="00506053"/>
    <w:rsid w:val="00506732"/>
    <w:rsid w:val="00506A15"/>
    <w:rsid w:val="00507430"/>
    <w:rsid w:val="00507788"/>
    <w:rsid w:val="005208BD"/>
    <w:rsid w:val="00525C4B"/>
    <w:rsid w:val="0053099A"/>
    <w:rsid w:val="005350B5"/>
    <w:rsid w:val="005360C8"/>
    <w:rsid w:val="0053670F"/>
    <w:rsid w:val="00541B32"/>
    <w:rsid w:val="0054295F"/>
    <w:rsid w:val="0054407B"/>
    <w:rsid w:val="00546AD6"/>
    <w:rsid w:val="0054744B"/>
    <w:rsid w:val="00547B3F"/>
    <w:rsid w:val="005512B3"/>
    <w:rsid w:val="0055282C"/>
    <w:rsid w:val="0055335A"/>
    <w:rsid w:val="00553C9D"/>
    <w:rsid w:val="00555857"/>
    <w:rsid w:val="00556329"/>
    <w:rsid w:val="005614F9"/>
    <w:rsid w:val="00563188"/>
    <w:rsid w:val="00563DA3"/>
    <w:rsid w:val="005665E8"/>
    <w:rsid w:val="00572CF9"/>
    <w:rsid w:val="005749FA"/>
    <w:rsid w:val="00574E31"/>
    <w:rsid w:val="00575742"/>
    <w:rsid w:val="00580486"/>
    <w:rsid w:val="00582E58"/>
    <w:rsid w:val="00585E84"/>
    <w:rsid w:val="005931D7"/>
    <w:rsid w:val="00595C92"/>
    <w:rsid w:val="0059731D"/>
    <w:rsid w:val="005A03CC"/>
    <w:rsid w:val="005A1C95"/>
    <w:rsid w:val="005A26A5"/>
    <w:rsid w:val="005B004F"/>
    <w:rsid w:val="005B1A50"/>
    <w:rsid w:val="005B28B4"/>
    <w:rsid w:val="005B71C2"/>
    <w:rsid w:val="005C1E9D"/>
    <w:rsid w:val="005C2ECF"/>
    <w:rsid w:val="005C5078"/>
    <w:rsid w:val="005C712E"/>
    <w:rsid w:val="005C77D6"/>
    <w:rsid w:val="005D04A8"/>
    <w:rsid w:val="005D3319"/>
    <w:rsid w:val="005D4FEC"/>
    <w:rsid w:val="005E05BA"/>
    <w:rsid w:val="005E2CAB"/>
    <w:rsid w:val="005E2CE3"/>
    <w:rsid w:val="005E2E12"/>
    <w:rsid w:val="005E4A17"/>
    <w:rsid w:val="005F1F26"/>
    <w:rsid w:val="005F2AAE"/>
    <w:rsid w:val="005F3003"/>
    <w:rsid w:val="005F654D"/>
    <w:rsid w:val="005F66B5"/>
    <w:rsid w:val="00600B66"/>
    <w:rsid w:val="006038B3"/>
    <w:rsid w:val="00603A29"/>
    <w:rsid w:val="0060660F"/>
    <w:rsid w:val="00606F9A"/>
    <w:rsid w:val="00607217"/>
    <w:rsid w:val="00607974"/>
    <w:rsid w:val="00613F86"/>
    <w:rsid w:val="006143DB"/>
    <w:rsid w:val="00614A8B"/>
    <w:rsid w:val="00616E77"/>
    <w:rsid w:val="006209C3"/>
    <w:rsid w:val="00620A48"/>
    <w:rsid w:val="0062759C"/>
    <w:rsid w:val="00627E5C"/>
    <w:rsid w:val="006323BE"/>
    <w:rsid w:val="00634C46"/>
    <w:rsid w:val="006367A4"/>
    <w:rsid w:val="00640629"/>
    <w:rsid w:val="00643C25"/>
    <w:rsid w:val="006449FF"/>
    <w:rsid w:val="00644D8A"/>
    <w:rsid w:val="00644FFE"/>
    <w:rsid w:val="00646E9C"/>
    <w:rsid w:val="0065059D"/>
    <w:rsid w:val="00650F93"/>
    <w:rsid w:val="00651C76"/>
    <w:rsid w:val="00657332"/>
    <w:rsid w:val="00660F97"/>
    <w:rsid w:val="006610E9"/>
    <w:rsid w:val="00661B98"/>
    <w:rsid w:val="00662385"/>
    <w:rsid w:val="0066361C"/>
    <w:rsid w:val="00663EB8"/>
    <w:rsid w:val="00664F02"/>
    <w:rsid w:val="0066588A"/>
    <w:rsid w:val="00665E1E"/>
    <w:rsid w:val="006724AF"/>
    <w:rsid w:val="00674C1D"/>
    <w:rsid w:val="00675C1F"/>
    <w:rsid w:val="00676EFB"/>
    <w:rsid w:val="00681BB2"/>
    <w:rsid w:val="00682084"/>
    <w:rsid w:val="00683A61"/>
    <w:rsid w:val="00683F90"/>
    <w:rsid w:val="00684490"/>
    <w:rsid w:val="006854A4"/>
    <w:rsid w:val="00691C49"/>
    <w:rsid w:val="006953AB"/>
    <w:rsid w:val="0069655B"/>
    <w:rsid w:val="00696B4F"/>
    <w:rsid w:val="00697E48"/>
    <w:rsid w:val="006A1465"/>
    <w:rsid w:val="006A2091"/>
    <w:rsid w:val="006A5045"/>
    <w:rsid w:val="006A7465"/>
    <w:rsid w:val="006B0A76"/>
    <w:rsid w:val="006B0B6F"/>
    <w:rsid w:val="006B323F"/>
    <w:rsid w:val="006B35D6"/>
    <w:rsid w:val="006B4478"/>
    <w:rsid w:val="006B4A95"/>
    <w:rsid w:val="006B5E64"/>
    <w:rsid w:val="006B63EE"/>
    <w:rsid w:val="006B6462"/>
    <w:rsid w:val="006B6D62"/>
    <w:rsid w:val="006B6F03"/>
    <w:rsid w:val="006C196F"/>
    <w:rsid w:val="006C25C0"/>
    <w:rsid w:val="006C26C4"/>
    <w:rsid w:val="006C452C"/>
    <w:rsid w:val="006C63A4"/>
    <w:rsid w:val="006C720E"/>
    <w:rsid w:val="006D3807"/>
    <w:rsid w:val="006D4181"/>
    <w:rsid w:val="006D4D41"/>
    <w:rsid w:val="006D5B2D"/>
    <w:rsid w:val="006D60D3"/>
    <w:rsid w:val="006D611E"/>
    <w:rsid w:val="006E04FD"/>
    <w:rsid w:val="006E16B9"/>
    <w:rsid w:val="006E24F7"/>
    <w:rsid w:val="006E2BDC"/>
    <w:rsid w:val="006E5447"/>
    <w:rsid w:val="006F53A7"/>
    <w:rsid w:val="006F6086"/>
    <w:rsid w:val="006F62DF"/>
    <w:rsid w:val="007012FF"/>
    <w:rsid w:val="00701F40"/>
    <w:rsid w:val="007027C7"/>
    <w:rsid w:val="0070285F"/>
    <w:rsid w:val="00705245"/>
    <w:rsid w:val="00705A30"/>
    <w:rsid w:val="007105C0"/>
    <w:rsid w:val="0071261E"/>
    <w:rsid w:val="0071278A"/>
    <w:rsid w:val="007172AE"/>
    <w:rsid w:val="00717598"/>
    <w:rsid w:val="0072383B"/>
    <w:rsid w:val="00723859"/>
    <w:rsid w:val="00723C60"/>
    <w:rsid w:val="00723FB7"/>
    <w:rsid w:val="007302AB"/>
    <w:rsid w:val="00732418"/>
    <w:rsid w:val="00737AD9"/>
    <w:rsid w:val="00737E0D"/>
    <w:rsid w:val="007419CD"/>
    <w:rsid w:val="0074311F"/>
    <w:rsid w:val="00744DF0"/>
    <w:rsid w:val="00745159"/>
    <w:rsid w:val="007502E7"/>
    <w:rsid w:val="00753A66"/>
    <w:rsid w:val="00756992"/>
    <w:rsid w:val="007608B6"/>
    <w:rsid w:val="00765CAD"/>
    <w:rsid w:val="00767E4E"/>
    <w:rsid w:val="00770823"/>
    <w:rsid w:val="00781031"/>
    <w:rsid w:val="007818FB"/>
    <w:rsid w:val="007823DC"/>
    <w:rsid w:val="00784D8A"/>
    <w:rsid w:val="00797F82"/>
    <w:rsid w:val="007A1201"/>
    <w:rsid w:val="007A376E"/>
    <w:rsid w:val="007B0DE4"/>
    <w:rsid w:val="007B263D"/>
    <w:rsid w:val="007B3141"/>
    <w:rsid w:val="007B6961"/>
    <w:rsid w:val="007C0DC6"/>
    <w:rsid w:val="007C1FB3"/>
    <w:rsid w:val="007C205D"/>
    <w:rsid w:val="007C4B5C"/>
    <w:rsid w:val="007D11D5"/>
    <w:rsid w:val="007D1436"/>
    <w:rsid w:val="007D3FF7"/>
    <w:rsid w:val="007D7117"/>
    <w:rsid w:val="007E043B"/>
    <w:rsid w:val="007E5BD0"/>
    <w:rsid w:val="007E6AF2"/>
    <w:rsid w:val="007F30DD"/>
    <w:rsid w:val="007F5E75"/>
    <w:rsid w:val="007F68D3"/>
    <w:rsid w:val="008000E5"/>
    <w:rsid w:val="0080336C"/>
    <w:rsid w:val="008034D3"/>
    <w:rsid w:val="00807A30"/>
    <w:rsid w:val="0081407A"/>
    <w:rsid w:val="008141FB"/>
    <w:rsid w:val="00820785"/>
    <w:rsid w:val="00824D5D"/>
    <w:rsid w:val="00826EDE"/>
    <w:rsid w:val="00827D02"/>
    <w:rsid w:val="008302E3"/>
    <w:rsid w:val="008308AF"/>
    <w:rsid w:val="00833026"/>
    <w:rsid w:val="008418EA"/>
    <w:rsid w:val="00841AFF"/>
    <w:rsid w:val="00846814"/>
    <w:rsid w:val="008469D0"/>
    <w:rsid w:val="00851345"/>
    <w:rsid w:val="00852008"/>
    <w:rsid w:val="00856633"/>
    <w:rsid w:val="008573C0"/>
    <w:rsid w:val="0086057F"/>
    <w:rsid w:val="00862DFF"/>
    <w:rsid w:val="008644F0"/>
    <w:rsid w:val="0087494B"/>
    <w:rsid w:val="00876F83"/>
    <w:rsid w:val="00881B39"/>
    <w:rsid w:val="00882F6A"/>
    <w:rsid w:val="00890BD4"/>
    <w:rsid w:val="008917E3"/>
    <w:rsid w:val="008917F3"/>
    <w:rsid w:val="008938AB"/>
    <w:rsid w:val="00893F4A"/>
    <w:rsid w:val="008972D2"/>
    <w:rsid w:val="008974AD"/>
    <w:rsid w:val="008A06A7"/>
    <w:rsid w:val="008A2F91"/>
    <w:rsid w:val="008A3A8F"/>
    <w:rsid w:val="008A4FC9"/>
    <w:rsid w:val="008B3B6C"/>
    <w:rsid w:val="008B6559"/>
    <w:rsid w:val="008C0B9F"/>
    <w:rsid w:val="008C1E02"/>
    <w:rsid w:val="008C32D7"/>
    <w:rsid w:val="008C3A16"/>
    <w:rsid w:val="008D2AB2"/>
    <w:rsid w:val="008D3D9E"/>
    <w:rsid w:val="008E26FA"/>
    <w:rsid w:val="008E2A16"/>
    <w:rsid w:val="008E35E4"/>
    <w:rsid w:val="008E5DC3"/>
    <w:rsid w:val="008E7021"/>
    <w:rsid w:val="008E77FC"/>
    <w:rsid w:val="008E7AF0"/>
    <w:rsid w:val="008E7D06"/>
    <w:rsid w:val="008E7FB2"/>
    <w:rsid w:val="008F0FBA"/>
    <w:rsid w:val="008F46F5"/>
    <w:rsid w:val="008F60DA"/>
    <w:rsid w:val="008F6D88"/>
    <w:rsid w:val="00902743"/>
    <w:rsid w:val="0090286E"/>
    <w:rsid w:val="00904C35"/>
    <w:rsid w:val="00910CF3"/>
    <w:rsid w:val="009137ED"/>
    <w:rsid w:val="00913DB5"/>
    <w:rsid w:val="00925BE1"/>
    <w:rsid w:val="009358F4"/>
    <w:rsid w:val="00935EE7"/>
    <w:rsid w:val="0093708C"/>
    <w:rsid w:val="00937323"/>
    <w:rsid w:val="00942D4F"/>
    <w:rsid w:val="009434CD"/>
    <w:rsid w:val="00945A3E"/>
    <w:rsid w:val="00946C3A"/>
    <w:rsid w:val="00957FC2"/>
    <w:rsid w:val="00960296"/>
    <w:rsid w:val="00961199"/>
    <w:rsid w:val="00962A62"/>
    <w:rsid w:val="00966660"/>
    <w:rsid w:val="0096718C"/>
    <w:rsid w:val="009755E8"/>
    <w:rsid w:val="00976712"/>
    <w:rsid w:val="009777D0"/>
    <w:rsid w:val="00977DEC"/>
    <w:rsid w:val="0098004E"/>
    <w:rsid w:val="0098423C"/>
    <w:rsid w:val="009844C6"/>
    <w:rsid w:val="00984FA1"/>
    <w:rsid w:val="00985459"/>
    <w:rsid w:val="00985AAE"/>
    <w:rsid w:val="00990DAB"/>
    <w:rsid w:val="00993DC2"/>
    <w:rsid w:val="009A2CF9"/>
    <w:rsid w:val="009A3823"/>
    <w:rsid w:val="009A51EA"/>
    <w:rsid w:val="009A5AF5"/>
    <w:rsid w:val="009A5C2C"/>
    <w:rsid w:val="009B047C"/>
    <w:rsid w:val="009B0D41"/>
    <w:rsid w:val="009B4B2C"/>
    <w:rsid w:val="009B6287"/>
    <w:rsid w:val="009B7732"/>
    <w:rsid w:val="009B7BF4"/>
    <w:rsid w:val="009C1C18"/>
    <w:rsid w:val="009C2DA6"/>
    <w:rsid w:val="009C72C0"/>
    <w:rsid w:val="009D23A4"/>
    <w:rsid w:val="009D403E"/>
    <w:rsid w:val="009D50A4"/>
    <w:rsid w:val="009D6F15"/>
    <w:rsid w:val="009E26F0"/>
    <w:rsid w:val="009E73D9"/>
    <w:rsid w:val="009F0FD8"/>
    <w:rsid w:val="009F5EB5"/>
    <w:rsid w:val="009F6551"/>
    <w:rsid w:val="00A01FEC"/>
    <w:rsid w:val="00A0222A"/>
    <w:rsid w:val="00A0353F"/>
    <w:rsid w:val="00A0661B"/>
    <w:rsid w:val="00A0766A"/>
    <w:rsid w:val="00A07794"/>
    <w:rsid w:val="00A12280"/>
    <w:rsid w:val="00A20603"/>
    <w:rsid w:val="00A23408"/>
    <w:rsid w:val="00A3048E"/>
    <w:rsid w:val="00A30574"/>
    <w:rsid w:val="00A31A90"/>
    <w:rsid w:val="00A34C31"/>
    <w:rsid w:val="00A354D1"/>
    <w:rsid w:val="00A41724"/>
    <w:rsid w:val="00A4394E"/>
    <w:rsid w:val="00A43BD5"/>
    <w:rsid w:val="00A507A6"/>
    <w:rsid w:val="00A51C8B"/>
    <w:rsid w:val="00A51EA7"/>
    <w:rsid w:val="00A52D22"/>
    <w:rsid w:val="00A534E5"/>
    <w:rsid w:val="00A550BC"/>
    <w:rsid w:val="00A56794"/>
    <w:rsid w:val="00A57145"/>
    <w:rsid w:val="00A5731C"/>
    <w:rsid w:val="00A60EFF"/>
    <w:rsid w:val="00A64E18"/>
    <w:rsid w:val="00A64F29"/>
    <w:rsid w:val="00A6787E"/>
    <w:rsid w:val="00A703C2"/>
    <w:rsid w:val="00A70B5C"/>
    <w:rsid w:val="00A71558"/>
    <w:rsid w:val="00A7290F"/>
    <w:rsid w:val="00A74EA6"/>
    <w:rsid w:val="00A7589B"/>
    <w:rsid w:val="00A80263"/>
    <w:rsid w:val="00A819E7"/>
    <w:rsid w:val="00A90B36"/>
    <w:rsid w:val="00A912D0"/>
    <w:rsid w:val="00A91CCC"/>
    <w:rsid w:val="00A92612"/>
    <w:rsid w:val="00A94440"/>
    <w:rsid w:val="00A95568"/>
    <w:rsid w:val="00A9676C"/>
    <w:rsid w:val="00A97034"/>
    <w:rsid w:val="00AB5044"/>
    <w:rsid w:val="00AB54F9"/>
    <w:rsid w:val="00AC4826"/>
    <w:rsid w:val="00AC5356"/>
    <w:rsid w:val="00AC64BC"/>
    <w:rsid w:val="00AD1D57"/>
    <w:rsid w:val="00AD3FC0"/>
    <w:rsid w:val="00AD5604"/>
    <w:rsid w:val="00AD6281"/>
    <w:rsid w:val="00AD7101"/>
    <w:rsid w:val="00AE158E"/>
    <w:rsid w:val="00AE65A6"/>
    <w:rsid w:val="00AF00F3"/>
    <w:rsid w:val="00AF2BC3"/>
    <w:rsid w:val="00AF78E9"/>
    <w:rsid w:val="00B00B23"/>
    <w:rsid w:val="00B050D4"/>
    <w:rsid w:val="00B05290"/>
    <w:rsid w:val="00B05D7D"/>
    <w:rsid w:val="00B063F2"/>
    <w:rsid w:val="00B1022D"/>
    <w:rsid w:val="00B10DF3"/>
    <w:rsid w:val="00B177D7"/>
    <w:rsid w:val="00B20294"/>
    <w:rsid w:val="00B248C8"/>
    <w:rsid w:val="00B24F14"/>
    <w:rsid w:val="00B253E7"/>
    <w:rsid w:val="00B30015"/>
    <w:rsid w:val="00B31FAD"/>
    <w:rsid w:val="00B34EC3"/>
    <w:rsid w:val="00B367CA"/>
    <w:rsid w:val="00B41857"/>
    <w:rsid w:val="00B43746"/>
    <w:rsid w:val="00B4487C"/>
    <w:rsid w:val="00B454DD"/>
    <w:rsid w:val="00B502D4"/>
    <w:rsid w:val="00B50A7F"/>
    <w:rsid w:val="00B5426B"/>
    <w:rsid w:val="00B559E3"/>
    <w:rsid w:val="00B56F9B"/>
    <w:rsid w:val="00B6276E"/>
    <w:rsid w:val="00B705C5"/>
    <w:rsid w:val="00B72AA8"/>
    <w:rsid w:val="00B74D67"/>
    <w:rsid w:val="00B74E6E"/>
    <w:rsid w:val="00B811E8"/>
    <w:rsid w:val="00B83B02"/>
    <w:rsid w:val="00B87468"/>
    <w:rsid w:val="00B93B86"/>
    <w:rsid w:val="00B93F27"/>
    <w:rsid w:val="00BA120F"/>
    <w:rsid w:val="00BA260B"/>
    <w:rsid w:val="00BA33D7"/>
    <w:rsid w:val="00BA4D5B"/>
    <w:rsid w:val="00BA4E87"/>
    <w:rsid w:val="00BB035D"/>
    <w:rsid w:val="00BB0968"/>
    <w:rsid w:val="00BB0B57"/>
    <w:rsid w:val="00BB11CC"/>
    <w:rsid w:val="00BB127F"/>
    <w:rsid w:val="00BB2E52"/>
    <w:rsid w:val="00BB5984"/>
    <w:rsid w:val="00BB76AC"/>
    <w:rsid w:val="00BC01BB"/>
    <w:rsid w:val="00BC0821"/>
    <w:rsid w:val="00BC12F0"/>
    <w:rsid w:val="00BC4125"/>
    <w:rsid w:val="00BC62A0"/>
    <w:rsid w:val="00BD0B24"/>
    <w:rsid w:val="00BD699D"/>
    <w:rsid w:val="00BD7489"/>
    <w:rsid w:val="00BE09BE"/>
    <w:rsid w:val="00BE768F"/>
    <w:rsid w:val="00BF0FA0"/>
    <w:rsid w:val="00BF1312"/>
    <w:rsid w:val="00BF1838"/>
    <w:rsid w:val="00BF373D"/>
    <w:rsid w:val="00BF5260"/>
    <w:rsid w:val="00BF55C6"/>
    <w:rsid w:val="00BF7937"/>
    <w:rsid w:val="00C04305"/>
    <w:rsid w:val="00C07DBE"/>
    <w:rsid w:val="00C130A1"/>
    <w:rsid w:val="00C1644A"/>
    <w:rsid w:val="00C217A3"/>
    <w:rsid w:val="00C21DD6"/>
    <w:rsid w:val="00C27CB1"/>
    <w:rsid w:val="00C308D2"/>
    <w:rsid w:val="00C324BC"/>
    <w:rsid w:val="00C35460"/>
    <w:rsid w:val="00C36161"/>
    <w:rsid w:val="00C409EB"/>
    <w:rsid w:val="00C40F44"/>
    <w:rsid w:val="00C428D7"/>
    <w:rsid w:val="00C43195"/>
    <w:rsid w:val="00C459B3"/>
    <w:rsid w:val="00C505BD"/>
    <w:rsid w:val="00C51BB3"/>
    <w:rsid w:val="00C528C4"/>
    <w:rsid w:val="00C5429E"/>
    <w:rsid w:val="00C56BF7"/>
    <w:rsid w:val="00C66020"/>
    <w:rsid w:val="00C7159A"/>
    <w:rsid w:val="00C74519"/>
    <w:rsid w:val="00C74D23"/>
    <w:rsid w:val="00C76C6D"/>
    <w:rsid w:val="00C77218"/>
    <w:rsid w:val="00C803CB"/>
    <w:rsid w:val="00C82804"/>
    <w:rsid w:val="00C84548"/>
    <w:rsid w:val="00C84A69"/>
    <w:rsid w:val="00C86539"/>
    <w:rsid w:val="00C90C0C"/>
    <w:rsid w:val="00C94877"/>
    <w:rsid w:val="00C9623E"/>
    <w:rsid w:val="00C96779"/>
    <w:rsid w:val="00C97A14"/>
    <w:rsid w:val="00CA207B"/>
    <w:rsid w:val="00CA70D0"/>
    <w:rsid w:val="00CB3409"/>
    <w:rsid w:val="00CB6E52"/>
    <w:rsid w:val="00CC0A38"/>
    <w:rsid w:val="00CC1027"/>
    <w:rsid w:val="00CC1266"/>
    <w:rsid w:val="00CC3651"/>
    <w:rsid w:val="00CC376D"/>
    <w:rsid w:val="00CC61CB"/>
    <w:rsid w:val="00CD1CC9"/>
    <w:rsid w:val="00CD39BE"/>
    <w:rsid w:val="00CD3CE2"/>
    <w:rsid w:val="00CD4BE3"/>
    <w:rsid w:val="00CD4F00"/>
    <w:rsid w:val="00CD54CA"/>
    <w:rsid w:val="00CE2453"/>
    <w:rsid w:val="00CE245D"/>
    <w:rsid w:val="00CE3CCA"/>
    <w:rsid w:val="00CE5847"/>
    <w:rsid w:val="00CF1A84"/>
    <w:rsid w:val="00CF4701"/>
    <w:rsid w:val="00CF5D6B"/>
    <w:rsid w:val="00D0303D"/>
    <w:rsid w:val="00D04C59"/>
    <w:rsid w:val="00D05A02"/>
    <w:rsid w:val="00D106D8"/>
    <w:rsid w:val="00D11C55"/>
    <w:rsid w:val="00D1255F"/>
    <w:rsid w:val="00D12A3F"/>
    <w:rsid w:val="00D135F5"/>
    <w:rsid w:val="00D13BFB"/>
    <w:rsid w:val="00D1524F"/>
    <w:rsid w:val="00D153A0"/>
    <w:rsid w:val="00D1547C"/>
    <w:rsid w:val="00D26D18"/>
    <w:rsid w:val="00D344FE"/>
    <w:rsid w:val="00D4064C"/>
    <w:rsid w:val="00D422D3"/>
    <w:rsid w:val="00D43694"/>
    <w:rsid w:val="00D4485C"/>
    <w:rsid w:val="00D4496B"/>
    <w:rsid w:val="00D45523"/>
    <w:rsid w:val="00D46C32"/>
    <w:rsid w:val="00D54AAC"/>
    <w:rsid w:val="00D54CA3"/>
    <w:rsid w:val="00D57BE8"/>
    <w:rsid w:val="00D601EB"/>
    <w:rsid w:val="00D6135C"/>
    <w:rsid w:val="00D61E08"/>
    <w:rsid w:val="00D61F83"/>
    <w:rsid w:val="00D64143"/>
    <w:rsid w:val="00D667BD"/>
    <w:rsid w:val="00D675EA"/>
    <w:rsid w:val="00D705BF"/>
    <w:rsid w:val="00D76097"/>
    <w:rsid w:val="00D7757C"/>
    <w:rsid w:val="00D80DD6"/>
    <w:rsid w:val="00D811C4"/>
    <w:rsid w:val="00D816A1"/>
    <w:rsid w:val="00D81770"/>
    <w:rsid w:val="00D823BE"/>
    <w:rsid w:val="00D942E9"/>
    <w:rsid w:val="00DA1958"/>
    <w:rsid w:val="00DA23DF"/>
    <w:rsid w:val="00DA5B71"/>
    <w:rsid w:val="00DA6837"/>
    <w:rsid w:val="00DB68F9"/>
    <w:rsid w:val="00DB7DAA"/>
    <w:rsid w:val="00DC12AE"/>
    <w:rsid w:val="00DC3988"/>
    <w:rsid w:val="00DC4B82"/>
    <w:rsid w:val="00DC5BE2"/>
    <w:rsid w:val="00DC79D2"/>
    <w:rsid w:val="00DD101F"/>
    <w:rsid w:val="00DD145E"/>
    <w:rsid w:val="00DD4631"/>
    <w:rsid w:val="00DD4B13"/>
    <w:rsid w:val="00DD5AD4"/>
    <w:rsid w:val="00DD78E6"/>
    <w:rsid w:val="00DE34AA"/>
    <w:rsid w:val="00DE4501"/>
    <w:rsid w:val="00DE61DF"/>
    <w:rsid w:val="00DF31B6"/>
    <w:rsid w:val="00DF3CCC"/>
    <w:rsid w:val="00DF530F"/>
    <w:rsid w:val="00DF7DEA"/>
    <w:rsid w:val="00E00AE5"/>
    <w:rsid w:val="00E032EB"/>
    <w:rsid w:val="00E122C7"/>
    <w:rsid w:val="00E12539"/>
    <w:rsid w:val="00E13C88"/>
    <w:rsid w:val="00E14ABB"/>
    <w:rsid w:val="00E163B2"/>
    <w:rsid w:val="00E23A8F"/>
    <w:rsid w:val="00E2411B"/>
    <w:rsid w:val="00E2471A"/>
    <w:rsid w:val="00E2609F"/>
    <w:rsid w:val="00E30184"/>
    <w:rsid w:val="00E329D9"/>
    <w:rsid w:val="00E339E8"/>
    <w:rsid w:val="00E34728"/>
    <w:rsid w:val="00E35DC4"/>
    <w:rsid w:val="00E35DC5"/>
    <w:rsid w:val="00E36737"/>
    <w:rsid w:val="00E374E5"/>
    <w:rsid w:val="00E40CE5"/>
    <w:rsid w:val="00E464F7"/>
    <w:rsid w:val="00E5204E"/>
    <w:rsid w:val="00E5339D"/>
    <w:rsid w:val="00E53684"/>
    <w:rsid w:val="00E54842"/>
    <w:rsid w:val="00E5664F"/>
    <w:rsid w:val="00E6638B"/>
    <w:rsid w:val="00E71AAF"/>
    <w:rsid w:val="00E74CAF"/>
    <w:rsid w:val="00E74DF1"/>
    <w:rsid w:val="00E8062C"/>
    <w:rsid w:val="00E81702"/>
    <w:rsid w:val="00E83570"/>
    <w:rsid w:val="00E85736"/>
    <w:rsid w:val="00E85DAA"/>
    <w:rsid w:val="00E8766E"/>
    <w:rsid w:val="00E9219B"/>
    <w:rsid w:val="00E9240E"/>
    <w:rsid w:val="00E92582"/>
    <w:rsid w:val="00E95BC0"/>
    <w:rsid w:val="00EA09B9"/>
    <w:rsid w:val="00EB2B60"/>
    <w:rsid w:val="00EB37CF"/>
    <w:rsid w:val="00EB74C8"/>
    <w:rsid w:val="00EC1E2B"/>
    <w:rsid w:val="00EC45D9"/>
    <w:rsid w:val="00ED22C5"/>
    <w:rsid w:val="00ED5094"/>
    <w:rsid w:val="00ED50FA"/>
    <w:rsid w:val="00EE076F"/>
    <w:rsid w:val="00EE11FF"/>
    <w:rsid w:val="00EF219F"/>
    <w:rsid w:val="00EF48BD"/>
    <w:rsid w:val="00EF4EC2"/>
    <w:rsid w:val="00EF544A"/>
    <w:rsid w:val="00EF7286"/>
    <w:rsid w:val="00F00016"/>
    <w:rsid w:val="00F04938"/>
    <w:rsid w:val="00F04B5A"/>
    <w:rsid w:val="00F05B26"/>
    <w:rsid w:val="00F06FBA"/>
    <w:rsid w:val="00F10374"/>
    <w:rsid w:val="00F1080B"/>
    <w:rsid w:val="00F12DE9"/>
    <w:rsid w:val="00F14028"/>
    <w:rsid w:val="00F20592"/>
    <w:rsid w:val="00F2237C"/>
    <w:rsid w:val="00F22905"/>
    <w:rsid w:val="00F24160"/>
    <w:rsid w:val="00F27F1A"/>
    <w:rsid w:val="00F32A81"/>
    <w:rsid w:val="00F3456D"/>
    <w:rsid w:val="00F35B01"/>
    <w:rsid w:val="00F37402"/>
    <w:rsid w:val="00F40604"/>
    <w:rsid w:val="00F42A04"/>
    <w:rsid w:val="00F42BDB"/>
    <w:rsid w:val="00F44FA1"/>
    <w:rsid w:val="00F473C9"/>
    <w:rsid w:val="00F524DD"/>
    <w:rsid w:val="00F5344C"/>
    <w:rsid w:val="00F55A18"/>
    <w:rsid w:val="00F606B8"/>
    <w:rsid w:val="00F63861"/>
    <w:rsid w:val="00F64FD1"/>
    <w:rsid w:val="00F65F4C"/>
    <w:rsid w:val="00F66D68"/>
    <w:rsid w:val="00F727EB"/>
    <w:rsid w:val="00F73661"/>
    <w:rsid w:val="00F75464"/>
    <w:rsid w:val="00F80C3A"/>
    <w:rsid w:val="00F81EAF"/>
    <w:rsid w:val="00F83202"/>
    <w:rsid w:val="00F85DFA"/>
    <w:rsid w:val="00F875CA"/>
    <w:rsid w:val="00F920EC"/>
    <w:rsid w:val="00F95B39"/>
    <w:rsid w:val="00FA6C56"/>
    <w:rsid w:val="00FA715A"/>
    <w:rsid w:val="00FA7BE2"/>
    <w:rsid w:val="00FB393B"/>
    <w:rsid w:val="00FB47FB"/>
    <w:rsid w:val="00FB4A63"/>
    <w:rsid w:val="00FC045C"/>
    <w:rsid w:val="00FC0519"/>
    <w:rsid w:val="00FC2819"/>
    <w:rsid w:val="00FC483C"/>
    <w:rsid w:val="00FC6E1E"/>
    <w:rsid w:val="00FD19C3"/>
    <w:rsid w:val="00FD222F"/>
    <w:rsid w:val="00FD4D66"/>
    <w:rsid w:val="00FE2554"/>
    <w:rsid w:val="00FE4726"/>
    <w:rsid w:val="00FE495A"/>
    <w:rsid w:val="00FE7F02"/>
    <w:rsid w:val="00FF0B1A"/>
    <w:rsid w:val="00FF22CF"/>
    <w:rsid w:val="00FF2CBF"/>
    <w:rsid w:val="00FF3C7A"/>
    <w:rsid w:val="00FF52BF"/>
    <w:rsid w:val="00FF535C"/>
    <w:rsid w:val="00FF6146"/>
    <w:rsid w:val="00FF6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0F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rednichenko2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F805D-4474-481D-A9DA-53582D19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193</TotalTime>
  <Pages>5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Маргушина</cp:lastModifiedBy>
  <cp:revision>6</cp:revision>
  <cp:lastPrinted>2020-07-06T09:08:00Z</cp:lastPrinted>
  <dcterms:created xsi:type="dcterms:W3CDTF">2020-04-23T14:49:00Z</dcterms:created>
  <dcterms:modified xsi:type="dcterms:W3CDTF">2020-07-06T09:09:00Z</dcterms:modified>
</cp:coreProperties>
</file>